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23D" w:rsidRPr="007C2F31" w:rsidRDefault="0067323D" w:rsidP="007C2F31">
      <w:pPr>
        <w:widowControl/>
        <w:spacing w:line="360" w:lineRule="auto"/>
        <w:jc w:val="both"/>
        <w:rPr>
          <w:rFonts w:ascii="Helvetica" w:hAnsi="Helvetica" w:cs="Arial"/>
          <w:b/>
          <w:i/>
          <w:color w:val="002060"/>
          <w:sz w:val="28"/>
          <w:szCs w:val="28"/>
        </w:rPr>
      </w:pPr>
      <w:r w:rsidRPr="00600617">
        <w:rPr>
          <w:rFonts w:ascii="Helvetica" w:hAnsi="Helvetica" w:cs="Arial"/>
          <w:b/>
          <w:i/>
          <w:color w:val="002060"/>
          <w:sz w:val="28"/>
          <w:szCs w:val="28"/>
        </w:rPr>
        <w:t xml:space="preserve">ÍNDEX </w:t>
      </w:r>
      <w:r w:rsidR="00BA0511" w:rsidRPr="00600617">
        <w:rPr>
          <w:rFonts w:ascii="Helvetica" w:hAnsi="Helvetica" w:cs="Arial"/>
          <w:b/>
          <w:i/>
          <w:color w:val="002060"/>
          <w:sz w:val="28"/>
          <w:szCs w:val="28"/>
        </w:rPr>
        <w:t xml:space="preserve"> -  ET </w:t>
      </w:r>
      <w:r w:rsidRPr="00600617">
        <w:rPr>
          <w:rFonts w:ascii="Helvetica" w:hAnsi="Helvetica" w:cs="Arial"/>
          <w:b/>
          <w:i/>
          <w:color w:val="002060"/>
          <w:sz w:val="28"/>
          <w:szCs w:val="28"/>
        </w:rPr>
        <w:t>Particular</w:t>
      </w:r>
      <w:r w:rsidR="00363429" w:rsidRPr="00600617">
        <w:rPr>
          <w:rFonts w:ascii="Helvetica" w:hAnsi="Helvetica" w:cs="Arial"/>
          <w:b/>
          <w:i/>
          <w:color w:val="002060"/>
          <w:sz w:val="28"/>
          <w:szCs w:val="28"/>
        </w:rPr>
        <w:t>s</w:t>
      </w:r>
    </w:p>
    <w:p w:rsidR="0067323D" w:rsidRDefault="0067323D" w:rsidP="007C2F31">
      <w:pPr>
        <w:widowControl/>
        <w:jc w:val="both"/>
        <w:rPr>
          <w:rFonts w:ascii="Helvetica" w:hAnsi="Helvetica" w:cs="Arial"/>
        </w:rPr>
      </w:pPr>
    </w:p>
    <w:p w:rsidR="00E01612" w:rsidRDefault="00177A5D">
      <w:pPr>
        <w:pStyle w:val="TDC1"/>
        <w:rPr>
          <w:rFonts w:asciiTheme="minorHAnsi" w:eastAsiaTheme="minorEastAsia" w:hAnsiTheme="minorHAnsi" w:cstheme="minorBidi"/>
          <w:noProof/>
          <w:snapToGrid/>
          <w:sz w:val="22"/>
          <w:szCs w:val="22"/>
          <w:lang w:eastAsia="ca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"1-1" \h \z \u </w:instrText>
      </w:r>
      <w:r>
        <w:rPr>
          <w:rFonts w:cs="Arial"/>
        </w:rPr>
        <w:fldChar w:fldCharType="separate"/>
      </w:r>
      <w:hyperlink w:anchor="_Toc38387730" w:history="1">
        <w:r w:rsidR="00E01612" w:rsidRPr="008D5D86">
          <w:rPr>
            <w:rStyle w:val="Hipervnculo"/>
            <w:rFonts w:cs="Arial"/>
            <w:noProof/>
          </w:rPr>
          <w:t>xxx</w:t>
        </w:r>
        <w:r w:rsidR="00E01612">
          <w:rPr>
            <w:noProof/>
            <w:webHidden/>
          </w:rPr>
          <w:tab/>
        </w:r>
        <w:r w:rsidR="00E01612">
          <w:rPr>
            <w:noProof/>
            <w:webHidden/>
          </w:rPr>
          <w:fldChar w:fldCharType="begin"/>
        </w:r>
        <w:r w:rsidR="00E01612">
          <w:rPr>
            <w:noProof/>
            <w:webHidden/>
          </w:rPr>
          <w:instrText xml:space="preserve"> PAGEREF _Toc38387730 \h </w:instrText>
        </w:r>
        <w:r w:rsidR="00E01612">
          <w:rPr>
            <w:noProof/>
            <w:webHidden/>
          </w:rPr>
        </w:r>
        <w:r w:rsidR="00E01612">
          <w:rPr>
            <w:noProof/>
            <w:webHidden/>
          </w:rPr>
          <w:fldChar w:fldCharType="separate"/>
        </w:r>
        <w:r w:rsidR="00E01612">
          <w:rPr>
            <w:noProof/>
            <w:webHidden/>
          </w:rPr>
          <w:t>3</w:t>
        </w:r>
        <w:r w:rsidR="00E01612">
          <w:rPr>
            <w:noProof/>
            <w:webHidden/>
          </w:rPr>
          <w:fldChar w:fldCharType="end"/>
        </w:r>
      </w:hyperlink>
    </w:p>
    <w:p w:rsidR="00542C14" w:rsidRPr="00164FBA" w:rsidRDefault="00177A5D" w:rsidP="009C1347">
      <w:pPr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end"/>
      </w:r>
    </w:p>
    <w:p w:rsidR="00542C14" w:rsidRPr="00164FBA" w:rsidRDefault="00542C14" w:rsidP="009C1347">
      <w:pPr>
        <w:widowControl/>
        <w:jc w:val="both"/>
        <w:rPr>
          <w:rFonts w:ascii="Arial" w:hAnsi="Arial" w:cs="Arial"/>
        </w:rPr>
      </w:pPr>
    </w:p>
    <w:p w:rsidR="007339FE" w:rsidRPr="00164FBA" w:rsidRDefault="007339FE" w:rsidP="009C1347">
      <w:pPr>
        <w:widowControl/>
        <w:jc w:val="both"/>
        <w:rPr>
          <w:rFonts w:ascii="Arial" w:hAnsi="Arial" w:cs="Arial"/>
        </w:rPr>
        <w:sectPr w:rsidR="007339FE" w:rsidRPr="00164FBA" w:rsidSect="00CD094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5" w:h="16837" w:code="9"/>
          <w:pgMar w:top="1701" w:right="851" w:bottom="1418" w:left="1418" w:header="680" w:footer="567" w:gutter="0"/>
          <w:pgNumType w:start="2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E61C16" w:rsidRPr="00056BC6" w:rsidTr="00245213">
        <w:trPr>
          <w:trHeight w:val="284"/>
          <w:jc w:val="center"/>
        </w:trPr>
        <w:tc>
          <w:tcPr>
            <w:tcW w:w="9412" w:type="dxa"/>
            <w:gridSpan w:val="4"/>
            <w:shd w:val="clear" w:color="auto" w:fill="C6D9F1" w:themeFill="text2" w:themeFillTint="33"/>
            <w:vAlign w:val="center"/>
          </w:tcPr>
          <w:p w:rsidR="00E61C16" w:rsidRPr="00056BC6" w:rsidRDefault="00E61C16" w:rsidP="00E34149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056BC6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E61C16" w:rsidRPr="00056BC6" w:rsidTr="00245213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:rsidR="00E61C16" w:rsidRPr="00056BC6" w:rsidRDefault="00E61C16" w:rsidP="00E34149">
            <w:pPr>
              <w:rPr>
                <w:rFonts w:ascii="Arial" w:hAnsi="Arial" w:cs="Arial"/>
                <w:b/>
                <w:bCs/>
              </w:rPr>
            </w:pPr>
            <w:r w:rsidRPr="00056BC6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341" w:type="dxa"/>
          </w:tcPr>
          <w:p w:rsidR="00E61C16" w:rsidRPr="00056BC6" w:rsidRDefault="00E61C16" w:rsidP="00E61C16">
            <w:pPr>
              <w:jc w:val="both"/>
              <w:rPr>
                <w:rFonts w:ascii="Arial" w:hAnsi="Arial" w:cs="Arial"/>
              </w:rPr>
            </w:pPr>
            <w:r w:rsidRPr="00056BC6">
              <w:rPr>
                <w:rFonts w:ascii="Arial" w:hAnsi="Arial" w:cs="Arial"/>
              </w:rPr>
              <w:t>ET</w:t>
            </w:r>
            <w:r>
              <w:rPr>
                <w:rFonts w:ascii="Arial" w:hAnsi="Arial" w:cs="Arial"/>
              </w:rPr>
              <w:t>P</w:t>
            </w:r>
          </w:p>
        </w:tc>
        <w:tc>
          <w:tcPr>
            <w:tcW w:w="815" w:type="dxa"/>
            <w:shd w:val="clear" w:color="auto" w:fill="E6E6E6"/>
          </w:tcPr>
          <w:p w:rsidR="00E61C16" w:rsidRPr="00056BC6" w:rsidRDefault="00E61C16" w:rsidP="00E34149">
            <w:pPr>
              <w:jc w:val="center"/>
              <w:rPr>
                <w:rFonts w:ascii="Arial" w:hAnsi="Arial" w:cs="Arial"/>
                <w:b/>
              </w:rPr>
            </w:pPr>
            <w:r w:rsidRPr="00056BC6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482" w:type="dxa"/>
          </w:tcPr>
          <w:p w:rsidR="00E61C16" w:rsidRPr="00E61C16" w:rsidRDefault="00E61C16" w:rsidP="00651269">
            <w:pPr>
              <w:jc w:val="center"/>
              <w:rPr>
                <w:rFonts w:ascii="Arial" w:hAnsi="Arial" w:cs="Arial"/>
                <w:color w:val="FF0000"/>
              </w:rPr>
            </w:pPr>
            <w:r w:rsidRPr="00E61C16">
              <w:rPr>
                <w:rFonts w:ascii="Arial" w:hAnsi="Arial" w:cs="Arial"/>
                <w:color w:val="FF0000"/>
              </w:rPr>
              <w:t>01/</w:t>
            </w:r>
            <w:r>
              <w:rPr>
                <w:rFonts w:ascii="Arial" w:hAnsi="Arial" w:cs="Arial"/>
                <w:color w:val="FF0000"/>
              </w:rPr>
              <w:t>0</w:t>
            </w:r>
            <w:r w:rsidR="00651269">
              <w:rPr>
                <w:rFonts w:ascii="Arial" w:hAnsi="Arial" w:cs="Arial"/>
                <w:color w:val="FF0000"/>
              </w:rPr>
              <w:t>4</w:t>
            </w:r>
            <w:r w:rsidRPr="00E61C16">
              <w:rPr>
                <w:rFonts w:ascii="Arial" w:hAnsi="Arial" w:cs="Arial"/>
                <w:color w:val="FF0000"/>
              </w:rPr>
              <w:t>/20</w:t>
            </w:r>
            <w:r w:rsidR="00651269">
              <w:rPr>
                <w:rFonts w:ascii="Arial" w:hAnsi="Arial" w:cs="Arial"/>
                <w:color w:val="FF0000"/>
              </w:rPr>
              <w:t>20</w:t>
            </w:r>
          </w:p>
        </w:tc>
      </w:tr>
      <w:tr w:rsidR="00E61C16" w:rsidRPr="00056BC6" w:rsidTr="00245213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:rsidR="00E61C16" w:rsidRPr="00056BC6" w:rsidRDefault="00E61C16" w:rsidP="00E34149">
            <w:pPr>
              <w:rPr>
                <w:rFonts w:ascii="Arial" w:hAnsi="Arial" w:cs="Arial"/>
                <w:b/>
                <w:bCs/>
              </w:rPr>
            </w:pPr>
            <w:r w:rsidRPr="00056BC6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638" w:type="dxa"/>
            <w:gridSpan w:val="3"/>
          </w:tcPr>
          <w:p w:rsidR="00E61C16" w:rsidRPr="00056BC6" w:rsidRDefault="00E61C16" w:rsidP="00E61C16">
            <w:pPr>
              <w:jc w:val="both"/>
              <w:outlineLvl w:val="0"/>
              <w:rPr>
                <w:rFonts w:ascii="Arial" w:hAnsi="Arial" w:cs="Arial"/>
              </w:rPr>
            </w:pPr>
            <w:bookmarkStart w:id="0" w:name="_Toc38387730"/>
            <w:r w:rsidRPr="003A7775">
              <w:rPr>
                <w:rFonts w:ascii="Arial" w:hAnsi="Arial" w:cs="Arial"/>
              </w:rPr>
              <w:t>xxx</w:t>
            </w:r>
            <w:bookmarkEnd w:id="0"/>
          </w:p>
        </w:tc>
      </w:tr>
      <w:tr w:rsidR="00E61C16" w:rsidRPr="00056BC6" w:rsidTr="00245213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:rsidR="00E61C16" w:rsidRPr="00056BC6" w:rsidRDefault="00E61C16" w:rsidP="00E3414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638" w:type="dxa"/>
            <w:gridSpan w:val="3"/>
          </w:tcPr>
          <w:p w:rsidR="00E61C16" w:rsidRPr="00056BC6" w:rsidRDefault="00E61C16" w:rsidP="00E34149">
            <w:pPr>
              <w:jc w:val="both"/>
              <w:outlineLvl w:val="1"/>
              <w:rPr>
                <w:rFonts w:ascii="Arial" w:hAnsi="Arial" w:cs="Arial"/>
              </w:rPr>
            </w:pPr>
          </w:p>
        </w:tc>
      </w:tr>
      <w:tr w:rsidR="00E61C16" w:rsidRPr="00056BC6" w:rsidTr="00245213">
        <w:trPr>
          <w:trHeight w:val="227"/>
          <w:jc w:val="center"/>
        </w:trPr>
        <w:tc>
          <w:tcPr>
            <w:tcW w:w="1774" w:type="dxa"/>
            <w:shd w:val="clear" w:color="auto" w:fill="E6E6E6"/>
          </w:tcPr>
          <w:p w:rsidR="00E61C16" w:rsidRPr="00056BC6" w:rsidRDefault="00E61C16" w:rsidP="00E34149">
            <w:pPr>
              <w:rPr>
                <w:rFonts w:ascii="Arial" w:hAnsi="Arial" w:cs="Arial"/>
                <w:b/>
                <w:bCs/>
              </w:rPr>
            </w:pPr>
            <w:r w:rsidRPr="00056BC6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638" w:type="dxa"/>
            <w:gridSpan w:val="3"/>
          </w:tcPr>
          <w:p w:rsidR="00E61C16" w:rsidRPr="00056BC6" w:rsidRDefault="00E61C16" w:rsidP="00E34149">
            <w:pPr>
              <w:jc w:val="both"/>
              <w:rPr>
                <w:rFonts w:ascii="Arial" w:hAnsi="Arial" w:cs="Arial"/>
              </w:rPr>
            </w:pPr>
          </w:p>
        </w:tc>
      </w:tr>
    </w:tbl>
    <w:p w:rsidR="00E01612" w:rsidRDefault="00E01612" w:rsidP="00E01612">
      <w:pPr>
        <w:spacing w:line="360" w:lineRule="auto"/>
        <w:jc w:val="both"/>
        <w:rPr>
          <w:rFonts w:ascii="Arial" w:hAnsi="Arial" w:cs="Arial"/>
        </w:rPr>
      </w:pPr>
    </w:p>
    <w:p w:rsidR="00E01612" w:rsidRPr="000B74FE" w:rsidRDefault="00E01612" w:rsidP="00E01612">
      <w:pPr>
        <w:widowControl/>
        <w:spacing w:line="720" w:lineRule="auto"/>
        <w:jc w:val="both"/>
        <w:rPr>
          <w:rFonts w:ascii="Arial" w:hAnsi="Arial" w:cs="Arial"/>
          <w:b/>
          <w:bCs/>
          <w:i/>
        </w:rPr>
      </w:pPr>
      <w:r>
        <w:rPr>
          <w:noProof/>
        </w:rPr>
        <w:pict>
          <v:line id="Line 59" o:spid="_x0000_s2050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from="0,17pt" to="481.9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" strokeweight=".5pt"/>
        </w:pict>
      </w:r>
      <w:r w:rsidRPr="000B74FE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0" w:type="dxa"/>
          <w:bottom w:w="113" w:type="dxa"/>
          <w:right w:w="113" w:type="dxa"/>
        </w:tblCellMar>
        <w:tblLook w:val="01E0" w:firstRow="1" w:lastRow="1" w:firstColumn="1" w:lastColumn="1" w:noHBand="0" w:noVBand="0"/>
      </w:tblPr>
      <w:tblGrid>
        <w:gridCol w:w="871"/>
        <w:gridCol w:w="672"/>
        <w:gridCol w:w="8096"/>
      </w:tblGrid>
      <w:tr w:rsidR="003A1A6F" w:rsidRPr="003A1A6F" w:rsidTr="003A1A6F">
        <w:trPr>
          <w:jc w:val="center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1A6F" w:rsidRPr="003A1A6F" w:rsidRDefault="003A1A6F" w:rsidP="00D41D43">
            <w:pPr>
              <w:jc w:val="both"/>
              <w:rPr>
                <w:rFonts w:ascii="Arial" w:hAnsi="Arial" w:cs="Arial"/>
                <w:color w:val="FF0000"/>
              </w:rPr>
            </w:pPr>
            <w:bookmarkStart w:id="1" w:name="_GoBack"/>
            <w:r w:rsidRPr="003A1A6F">
              <w:rPr>
                <w:rFonts w:ascii="Arial" w:hAnsi="Arial" w:cs="Arial"/>
                <w:color w:val="FF0000"/>
              </w:rPr>
              <w:t xml:space="preserve">Bomba submergible construïda en alumini o fosa, preparada per bombejar aigua amb partícules sòlides de fins a </w:t>
            </w:r>
            <w:smartTag w:uri="urn:schemas-microsoft-com:office:smarttags" w:element="metricconverter">
              <w:smartTagPr>
                <w:attr w:name="ProductID" w:val="75 mm"/>
              </w:smartTagPr>
              <w:r w:rsidRPr="003A1A6F">
                <w:rPr>
                  <w:rFonts w:ascii="Arial" w:hAnsi="Arial" w:cs="Arial"/>
                  <w:color w:val="FF0000"/>
                </w:rPr>
                <w:t>75 mm</w:t>
              </w:r>
            </w:smartTag>
            <w:r w:rsidRPr="003A1A6F">
              <w:rPr>
                <w:rFonts w:ascii="Arial" w:hAnsi="Arial" w:cs="Arial"/>
                <w:color w:val="FF0000"/>
              </w:rPr>
              <w:t xml:space="preserve"> de diàmetre.</w:t>
            </w:r>
          </w:p>
          <w:p w:rsidR="003A1A6F" w:rsidRPr="003A1A6F" w:rsidRDefault="003A1A6F" w:rsidP="00D41D43">
            <w:pPr>
              <w:jc w:val="both"/>
              <w:rPr>
                <w:rFonts w:ascii="Arial" w:hAnsi="Arial" w:cs="Arial"/>
                <w:color w:val="FF0000"/>
              </w:rPr>
            </w:pPr>
          </w:p>
          <w:p w:rsidR="003A1A6F" w:rsidRPr="003A1A6F" w:rsidRDefault="003A1A6F" w:rsidP="00D41D43">
            <w:pPr>
              <w:jc w:val="both"/>
              <w:rPr>
                <w:rFonts w:ascii="Arial" w:hAnsi="Arial" w:cs="Arial"/>
                <w:color w:val="FF0000"/>
              </w:rPr>
            </w:pPr>
            <w:r w:rsidRPr="003A1A6F">
              <w:rPr>
                <w:rFonts w:ascii="Arial" w:hAnsi="Arial" w:cs="Arial"/>
                <w:color w:val="FF0000"/>
              </w:rPr>
              <w:t>Juntes mecàniques dobles, en sèrie, eix d’acer inoxidable, anelles de desgast canviables i de fàcil manteniment.</w:t>
            </w:r>
          </w:p>
          <w:p w:rsidR="003A1A6F" w:rsidRPr="003A1A6F" w:rsidRDefault="003A1A6F" w:rsidP="00D41D43">
            <w:pPr>
              <w:jc w:val="both"/>
              <w:rPr>
                <w:rFonts w:ascii="Arial" w:hAnsi="Arial" w:cs="Arial"/>
                <w:color w:val="FF0000"/>
              </w:rPr>
            </w:pPr>
          </w:p>
          <w:p w:rsidR="003A1A6F" w:rsidRPr="003A1A6F" w:rsidRDefault="003A1A6F" w:rsidP="00D41D43">
            <w:pPr>
              <w:jc w:val="both"/>
              <w:rPr>
                <w:rFonts w:ascii="Arial" w:hAnsi="Arial" w:cs="Arial"/>
                <w:color w:val="FF0000"/>
              </w:rPr>
            </w:pPr>
            <w:r w:rsidRPr="003A1A6F">
              <w:rPr>
                <w:rFonts w:ascii="Arial" w:hAnsi="Arial" w:cs="Arial"/>
                <w:color w:val="FF0000"/>
              </w:rPr>
              <w:t>Motor:  Classe F, trifàsic, 380 V</w:t>
            </w:r>
          </w:p>
          <w:p w:rsidR="003A1A6F" w:rsidRPr="003A1A6F" w:rsidRDefault="003A1A6F" w:rsidP="00D41D43">
            <w:pPr>
              <w:jc w:val="both"/>
              <w:rPr>
                <w:rFonts w:ascii="Arial" w:hAnsi="Arial" w:cs="Arial"/>
                <w:color w:val="FF0000"/>
              </w:rPr>
            </w:pPr>
          </w:p>
          <w:p w:rsidR="003A1A6F" w:rsidRPr="003A1A6F" w:rsidRDefault="003A1A6F" w:rsidP="00D41D43">
            <w:pPr>
              <w:jc w:val="both"/>
              <w:rPr>
                <w:rFonts w:ascii="Arial" w:hAnsi="Arial" w:cs="Arial"/>
                <w:color w:val="FF0000"/>
              </w:rPr>
            </w:pPr>
            <w:r w:rsidRPr="003A1A6F">
              <w:rPr>
                <w:rFonts w:ascii="Arial" w:hAnsi="Arial" w:cs="Arial"/>
                <w:color w:val="FF0000"/>
              </w:rPr>
              <w:t>Impulsor monocanal</w:t>
            </w:r>
          </w:p>
        </w:tc>
      </w:tr>
      <w:tr w:rsidR="003A1A6F" w:rsidRPr="003A1A6F" w:rsidTr="003A1A6F">
        <w:trPr>
          <w:jc w:val="center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1A6F" w:rsidRPr="003A1A6F" w:rsidRDefault="003A1A6F" w:rsidP="00D41D43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3A1A6F" w:rsidRPr="003A1A6F" w:rsidTr="003A1A6F">
        <w:trPr>
          <w:jc w:val="center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1A6F" w:rsidRPr="003A1A6F" w:rsidRDefault="003A1A6F" w:rsidP="00D41D43">
            <w:pPr>
              <w:jc w:val="both"/>
              <w:rPr>
                <w:rFonts w:ascii="Arial" w:hAnsi="Arial" w:cs="Arial"/>
                <w:color w:val="FF0000"/>
              </w:rPr>
            </w:pPr>
            <w:r w:rsidRPr="003A1A6F">
              <w:rPr>
                <w:rFonts w:ascii="Arial" w:hAnsi="Arial" w:cs="Arial"/>
                <w:b/>
                <w:bCs/>
                <w:color w:val="FF0000"/>
                <w:u w:val="single"/>
              </w:rPr>
              <w:t>VERSIONS</w:t>
            </w:r>
            <w:r w:rsidRPr="003A1A6F">
              <w:rPr>
                <w:rFonts w:ascii="Arial" w:hAnsi="Arial" w:cs="Arial"/>
                <w:color w:val="FF0000"/>
              </w:rPr>
              <w:t xml:space="preserve"> ( a especificar)</w:t>
            </w:r>
          </w:p>
        </w:tc>
      </w:tr>
      <w:tr w:rsidR="003A1A6F" w:rsidRPr="003A1A6F" w:rsidTr="003A1A6F">
        <w:trPr>
          <w:jc w:val="center"/>
        </w:trPr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3A1A6F" w:rsidRPr="003A1A6F" w:rsidRDefault="003A1A6F" w:rsidP="00D41D43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3A1A6F">
              <w:rPr>
                <w:rFonts w:ascii="Arial" w:hAnsi="Arial" w:cs="Arial"/>
                <w:b/>
                <w:bCs/>
                <w:color w:val="FF0000"/>
              </w:rPr>
              <w:t>CP</w:t>
            </w:r>
          </w:p>
        </w:tc>
        <w:tc>
          <w:tcPr>
            <w:tcW w:w="8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1A6F" w:rsidRPr="003A1A6F" w:rsidRDefault="003A1A6F" w:rsidP="00D41D43">
            <w:pPr>
              <w:jc w:val="both"/>
              <w:rPr>
                <w:rFonts w:ascii="Arial" w:hAnsi="Arial" w:cs="Arial"/>
                <w:color w:val="FF0000"/>
              </w:rPr>
            </w:pPr>
            <w:r w:rsidRPr="003A1A6F">
              <w:rPr>
                <w:rFonts w:ascii="Arial" w:hAnsi="Arial" w:cs="Arial"/>
                <w:color w:val="FF0000"/>
              </w:rPr>
              <w:t>Estacionària en pou amb tubs guia i connexió automàtica</w:t>
            </w:r>
          </w:p>
        </w:tc>
      </w:tr>
      <w:tr w:rsidR="003A1A6F" w:rsidRPr="003A1A6F" w:rsidTr="003A1A6F">
        <w:trPr>
          <w:jc w:val="center"/>
        </w:trPr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3A1A6F" w:rsidRPr="003A1A6F" w:rsidRDefault="003A1A6F" w:rsidP="00D41D43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3A1A6F">
              <w:rPr>
                <w:rFonts w:ascii="Arial" w:hAnsi="Arial" w:cs="Arial"/>
                <w:b/>
                <w:bCs/>
                <w:color w:val="FF0000"/>
              </w:rPr>
              <w:t>CS</w:t>
            </w:r>
          </w:p>
        </w:tc>
        <w:tc>
          <w:tcPr>
            <w:tcW w:w="8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1A6F" w:rsidRPr="003A1A6F" w:rsidRDefault="003A1A6F" w:rsidP="00D41D43">
            <w:pPr>
              <w:jc w:val="both"/>
              <w:rPr>
                <w:rFonts w:ascii="Arial" w:hAnsi="Arial" w:cs="Arial"/>
                <w:color w:val="FF0000"/>
              </w:rPr>
            </w:pPr>
            <w:r w:rsidRPr="003A1A6F">
              <w:rPr>
                <w:rFonts w:ascii="Arial" w:hAnsi="Arial" w:cs="Arial"/>
                <w:color w:val="FF0000"/>
              </w:rPr>
              <w:t xml:space="preserve">Transportable o fixa amb colador i sortida per a mànega </w:t>
            </w:r>
          </w:p>
        </w:tc>
      </w:tr>
      <w:tr w:rsidR="003A1A6F" w:rsidRPr="003A1A6F" w:rsidTr="003A1A6F">
        <w:trPr>
          <w:jc w:val="center"/>
        </w:trPr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3A1A6F" w:rsidRPr="003A1A6F" w:rsidRDefault="003A1A6F" w:rsidP="00D41D43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3A1A6F">
              <w:rPr>
                <w:rFonts w:ascii="Arial" w:hAnsi="Arial" w:cs="Arial"/>
                <w:b/>
                <w:bCs/>
                <w:color w:val="FF0000"/>
              </w:rPr>
              <w:t>CF</w:t>
            </w:r>
          </w:p>
        </w:tc>
        <w:tc>
          <w:tcPr>
            <w:tcW w:w="8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1A6F" w:rsidRPr="003A1A6F" w:rsidRDefault="003A1A6F" w:rsidP="00D41D43">
            <w:pPr>
              <w:jc w:val="both"/>
              <w:rPr>
                <w:rFonts w:ascii="Arial" w:hAnsi="Arial" w:cs="Arial"/>
                <w:color w:val="FF0000"/>
              </w:rPr>
            </w:pPr>
            <w:r w:rsidRPr="003A1A6F">
              <w:rPr>
                <w:rFonts w:ascii="Arial" w:hAnsi="Arial" w:cs="Arial"/>
                <w:color w:val="FF0000"/>
              </w:rPr>
              <w:t>Fixa i directa amb pedestal</w:t>
            </w:r>
          </w:p>
        </w:tc>
      </w:tr>
      <w:tr w:rsidR="003A1A6F" w:rsidRPr="003A1A6F" w:rsidTr="003A1A6F">
        <w:trPr>
          <w:jc w:val="center"/>
        </w:trPr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3A1A6F" w:rsidRPr="003A1A6F" w:rsidRDefault="003A1A6F" w:rsidP="00D41D43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3A1A6F">
              <w:rPr>
                <w:rFonts w:ascii="Arial" w:hAnsi="Arial" w:cs="Arial"/>
                <w:b/>
                <w:bCs/>
                <w:color w:val="FF0000"/>
              </w:rPr>
              <w:t>BS</w:t>
            </w:r>
          </w:p>
        </w:tc>
        <w:tc>
          <w:tcPr>
            <w:tcW w:w="8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1A6F" w:rsidRPr="003A1A6F" w:rsidRDefault="003A1A6F" w:rsidP="00D41D43">
            <w:pPr>
              <w:jc w:val="both"/>
              <w:rPr>
                <w:rFonts w:ascii="Arial" w:hAnsi="Arial" w:cs="Arial"/>
                <w:color w:val="FF0000"/>
              </w:rPr>
            </w:pPr>
            <w:r w:rsidRPr="003A1A6F">
              <w:rPr>
                <w:rFonts w:ascii="Arial" w:hAnsi="Arial" w:cs="Arial"/>
                <w:color w:val="FF0000"/>
              </w:rPr>
              <w:t>Alumini</w:t>
            </w:r>
          </w:p>
        </w:tc>
      </w:tr>
      <w:tr w:rsidR="003A1A6F" w:rsidRPr="003A1A6F" w:rsidTr="003A1A6F">
        <w:trPr>
          <w:jc w:val="center"/>
        </w:trPr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3A1A6F" w:rsidRPr="003A1A6F" w:rsidRDefault="003A1A6F" w:rsidP="00D41D43">
            <w:pPr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8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1A6F" w:rsidRPr="003A1A6F" w:rsidRDefault="003A1A6F" w:rsidP="00D41D43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3A1A6F" w:rsidRPr="003A1A6F" w:rsidTr="003A1A6F">
        <w:trPr>
          <w:jc w:val="center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1A6F" w:rsidRPr="003A1A6F" w:rsidRDefault="003A1A6F" w:rsidP="00D41D43">
            <w:pPr>
              <w:jc w:val="both"/>
              <w:rPr>
                <w:rFonts w:ascii="Arial" w:hAnsi="Arial" w:cs="Arial"/>
                <w:color w:val="FF0000"/>
              </w:rPr>
            </w:pPr>
            <w:r w:rsidRPr="003A1A6F">
              <w:rPr>
                <w:rFonts w:ascii="Arial" w:hAnsi="Arial" w:cs="Arial"/>
                <w:b/>
                <w:bCs/>
                <w:color w:val="FF0000"/>
                <w:u w:val="single"/>
              </w:rPr>
              <w:t>IMPULSOR</w:t>
            </w:r>
            <w:r w:rsidRPr="003A1A6F">
              <w:rPr>
                <w:rFonts w:ascii="Arial" w:hAnsi="Arial" w:cs="Arial"/>
                <w:b/>
                <w:bCs/>
                <w:color w:val="FF0000"/>
              </w:rPr>
              <w:t xml:space="preserve">  </w:t>
            </w:r>
            <w:r w:rsidRPr="003A1A6F">
              <w:rPr>
                <w:rFonts w:ascii="Arial" w:hAnsi="Arial" w:cs="Arial"/>
                <w:color w:val="FF0000"/>
              </w:rPr>
              <w:t xml:space="preserve">(a especificar) </w:t>
            </w:r>
          </w:p>
        </w:tc>
      </w:tr>
      <w:tr w:rsidR="003A1A6F" w:rsidRPr="003A1A6F" w:rsidTr="003A1A6F">
        <w:trPr>
          <w:jc w:val="center"/>
        </w:trPr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1A6F" w:rsidRPr="003A1A6F" w:rsidRDefault="003A1A6F" w:rsidP="00D41D43">
            <w:pPr>
              <w:rPr>
                <w:rFonts w:ascii="Arial" w:hAnsi="Arial" w:cs="Arial"/>
                <w:color w:val="FF0000"/>
              </w:rPr>
            </w:pPr>
            <w:r w:rsidRPr="003A1A6F">
              <w:rPr>
                <w:rFonts w:ascii="Arial" w:hAnsi="Arial" w:cs="Arial"/>
                <w:color w:val="FF0000"/>
              </w:rPr>
              <w:t>LT, MT o HT</w:t>
            </w:r>
          </w:p>
        </w:tc>
        <w:tc>
          <w:tcPr>
            <w:tcW w:w="8096" w:type="dxa"/>
            <w:tcBorders>
              <w:top w:val="nil"/>
              <w:left w:val="nil"/>
              <w:bottom w:val="nil"/>
              <w:right w:val="nil"/>
            </w:tcBorders>
          </w:tcPr>
          <w:p w:rsidR="003A1A6F" w:rsidRPr="003A1A6F" w:rsidRDefault="003A1A6F" w:rsidP="00D41D43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3A1A6F" w:rsidRPr="003A1A6F" w:rsidTr="003A1A6F">
        <w:trPr>
          <w:jc w:val="center"/>
        </w:trPr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1A6F" w:rsidRPr="003A1A6F" w:rsidRDefault="003A1A6F" w:rsidP="00D41D43">
            <w:pPr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8096" w:type="dxa"/>
            <w:tcBorders>
              <w:top w:val="nil"/>
              <w:left w:val="nil"/>
              <w:bottom w:val="nil"/>
              <w:right w:val="nil"/>
            </w:tcBorders>
          </w:tcPr>
          <w:p w:rsidR="003A1A6F" w:rsidRPr="003A1A6F" w:rsidRDefault="003A1A6F" w:rsidP="00D41D43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3A1A6F" w:rsidRPr="003A1A6F" w:rsidTr="003A1A6F">
        <w:trPr>
          <w:jc w:val="center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1A6F" w:rsidRPr="003A1A6F" w:rsidRDefault="003A1A6F" w:rsidP="00D41D43">
            <w:pPr>
              <w:jc w:val="both"/>
              <w:rPr>
                <w:rFonts w:ascii="Arial" w:hAnsi="Arial" w:cs="Arial"/>
                <w:color w:val="FF0000"/>
              </w:rPr>
            </w:pPr>
            <w:r w:rsidRPr="003A1A6F">
              <w:rPr>
                <w:rFonts w:ascii="Arial" w:hAnsi="Arial" w:cs="Arial"/>
                <w:b/>
                <w:bCs/>
                <w:color w:val="FF0000"/>
                <w:u w:val="single"/>
              </w:rPr>
              <w:t>CORBA</w:t>
            </w:r>
            <w:r w:rsidRPr="003A1A6F">
              <w:rPr>
                <w:rFonts w:ascii="Arial" w:hAnsi="Arial" w:cs="Arial"/>
                <w:color w:val="FF0000"/>
              </w:rPr>
              <w:t xml:space="preserve">  (a especificar)</w:t>
            </w:r>
          </w:p>
        </w:tc>
      </w:tr>
      <w:tr w:rsidR="003A1A6F" w:rsidRPr="003A1A6F" w:rsidTr="003A1A6F">
        <w:trPr>
          <w:jc w:val="center"/>
        </w:trPr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1A6F" w:rsidRPr="003A1A6F" w:rsidRDefault="003A1A6F" w:rsidP="00D41D43">
            <w:pPr>
              <w:rPr>
                <w:rFonts w:ascii="Arial" w:hAnsi="Arial" w:cs="Arial"/>
                <w:color w:val="FF0000"/>
              </w:rPr>
            </w:pPr>
            <w:r w:rsidRPr="003A1A6F">
              <w:rPr>
                <w:rFonts w:ascii="Arial" w:hAnsi="Arial" w:cs="Arial"/>
                <w:color w:val="FF0000"/>
              </w:rPr>
              <w:t xml:space="preserve">Vàries </w:t>
            </w:r>
          </w:p>
        </w:tc>
        <w:tc>
          <w:tcPr>
            <w:tcW w:w="8096" w:type="dxa"/>
            <w:tcBorders>
              <w:top w:val="nil"/>
              <w:left w:val="nil"/>
              <w:bottom w:val="nil"/>
              <w:right w:val="nil"/>
            </w:tcBorders>
          </w:tcPr>
          <w:p w:rsidR="003A1A6F" w:rsidRPr="003A1A6F" w:rsidRDefault="003A1A6F" w:rsidP="00D41D43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3A1A6F" w:rsidRPr="003A1A6F" w:rsidTr="003A1A6F">
        <w:trPr>
          <w:jc w:val="center"/>
        </w:trPr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1A6F" w:rsidRPr="003A1A6F" w:rsidRDefault="003A1A6F" w:rsidP="00D41D4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8096" w:type="dxa"/>
            <w:tcBorders>
              <w:top w:val="nil"/>
              <w:left w:val="nil"/>
              <w:bottom w:val="nil"/>
              <w:right w:val="nil"/>
            </w:tcBorders>
          </w:tcPr>
          <w:p w:rsidR="003A1A6F" w:rsidRPr="003A1A6F" w:rsidRDefault="003A1A6F" w:rsidP="00D41D43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3A1A6F" w:rsidRPr="003A1A6F" w:rsidTr="003A1A6F">
        <w:trPr>
          <w:jc w:val="center"/>
        </w:trPr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1A6F" w:rsidRPr="003A1A6F" w:rsidRDefault="003A1A6F" w:rsidP="00D41D43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3A1A6F">
              <w:rPr>
                <w:rFonts w:ascii="Arial" w:hAnsi="Arial" w:cs="Arial"/>
                <w:b/>
                <w:bCs/>
                <w:color w:val="FF0000"/>
                <w:u w:val="single"/>
              </w:rPr>
              <w:t>FABRICANT</w:t>
            </w:r>
            <w:r w:rsidRPr="003A1A6F">
              <w:rPr>
                <w:rFonts w:ascii="Arial" w:hAnsi="Arial" w:cs="Arial"/>
                <w:b/>
                <w:bCs/>
                <w:color w:val="FF0000"/>
              </w:rPr>
              <w:t>:</w:t>
            </w:r>
          </w:p>
        </w:tc>
        <w:tc>
          <w:tcPr>
            <w:tcW w:w="8096" w:type="dxa"/>
            <w:tcBorders>
              <w:top w:val="nil"/>
              <w:left w:val="nil"/>
              <w:bottom w:val="nil"/>
              <w:right w:val="nil"/>
            </w:tcBorders>
          </w:tcPr>
          <w:p w:rsidR="003A1A6F" w:rsidRPr="003A1A6F" w:rsidRDefault="003A1A6F" w:rsidP="00D41D43">
            <w:pPr>
              <w:jc w:val="both"/>
              <w:rPr>
                <w:rFonts w:ascii="Arial" w:hAnsi="Arial" w:cs="Arial"/>
                <w:color w:val="FF0000"/>
              </w:rPr>
            </w:pPr>
            <w:r w:rsidRPr="003A1A6F">
              <w:rPr>
                <w:rFonts w:ascii="Arial" w:hAnsi="Arial" w:cs="Arial"/>
                <w:color w:val="FF0000"/>
              </w:rPr>
              <w:t>ITT FLYGT o similar</w:t>
            </w:r>
          </w:p>
        </w:tc>
      </w:tr>
      <w:tr w:rsidR="003A1A6F" w:rsidRPr="003A1A6F" w:rsidTr="003A1A6F">
        <w:trPr>
          <w:jc w:val="center"/>
        </w:trPr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1A6F" w:rsidRPr="003A1A6F" w:rsidRDefault="003A1A6F" w:rsidP="00D41D43">
            <w:pPr>
              <w:rPr>
                <w:rFonts w:ascii="Arial" w:hAnsi="Arial" w:cs="Arial"/>
                <w:b/>
                <w:bCs/>
                <w:color w:val="FF0000"/>
                <w:u w:val="single"/>
              </w:rPr>
            </w:pPr>
          </w:p>
        </w:tc>
        <w:tc>
          <w:tcPr>
            <w:tcW w:w="8096" w:type="dxa"/>
            <w:tcBorders>
              <w:top w:val="nil"/>
              <w:left w:val="nil"/>
              <w:bottom w:val="nil"/>
              <w:right w:val="nil"/>
            </w:tcBorders>
          </w:tcPr>
          <w:p w:rsidR="003A1A6F" w:rsidRPr="003A1A6F" w:rsidRDefault="003A1A6F" w:rsidP="00D41D43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3A1A6F" w:rsidRPr="003A1A6F" w:rsidTr="003A1A6F">
        <w:trPr>
          <w:jc w:val="center"/>
        </w:trPr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1A6F" w:rsidRPr="003A1A6F" w:rsidRDefault="003A1A6F" w:rsidP="00D41D43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3A1A6F">
              <w:rPr>
                <w:rFonts w:ascii="Arial" w:hAnsi="Arial" w:cs="Arial"/>
                <w:b/>
                <w:bCs/>
                <w:color w:val="FF0000"/>
                <w:u w:val="single"/>
              </w:rPr>
              <w:t>TIPUS</w:t>
            </w:r>
            <w:r w:rsidRPr="003A1A6F">
              <w:rPr>
                <w:rFonts w:ascii="Arial" w:hAnsi="Arial" w:cs="Arial"/>
                <w:b/>
                <w:bCs/>
                <w:color w:val="FF0000"/>
              </w:rPr>
              <w:t>:</w:t>
            </w:r>
          </w:p>
        </w:tc>
        <w:tc>
          <w:tcPr>
            <w:tcW w:w="8096" w:type="dxa"/>
            <w:tcBorders>
              <w:top w:val="nil"/>
              <w:left w:val="nil"/>
              <w:bottom w:val="nil"/>
              <w:right w:val="nil"/>
            </w:tcBorders>
          </w:tcPr>
          <w:p w:rsidR="003A1A6F" w:rsidRPr="003A1A6F" w:rsidRDefault="003A1A6F" w:rsidP="00D41D43">
            <w:pPr>
              <w:jc w:val="both"/>
              <w:rPr>
                <w:rFonts w:ascii="Arial" w:hAnsi="Arial" w:cs="Arial"/>
                <w:color w:val="FF0000"/>
              </w:rPr>
            </w:pPr>
            <w:r w:rsidRPr="003A1A6F">
              <w:rPr>
                <w:rFonts w:ascii="Arial" w:hAnsi="Arial" w:cs="Arial"/>
                <w:color w:val="FF0000"/>
              </w:rPr>
              <w:t xml:space="preserve">A definir </w:t>
            </w:r>
          </w:p>
        </w:tc>
      </w:tr>
      <w:bookmarkEnd w:id="1"/>
    </w:tbl>
    <w:p w:rsidR="003A1A6F" w:rsidRPr="003A1A6F" w:rsidRDefault="003A1A6F" w:rsidP="00E01612">
      <w:pPr>
        <w:rPr>
          <w:rFonts w:ascii="Arial" w:hAnsi="Arial" w:cs="Arial"/>
        </w:rPr>
      </w:pPr>
    </w:p>
    <w:sectPr w:rsidR="003A1A6F" w:rsidRPr="003A1A6F" w:rsidSect="00CD0942">
      <w:pgSz w:w="11905" w:h="16837" w:code="9"/>
      <w:pgMar w:top="1701" w:right="851" w:bottom="1418" w:left="1418" w:header="680" w:footer="56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774" w:rsidRDefault="00C87774">
      <w:r>
        <w:separator/>
      </w:r>
    </w:p>
  </w:endnote>
  <w:endnote w:type="continuationSeparator" w:id="0">
    <w:p w:rsidR="00C87774" w:rsidRDefault="00C8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15C" w:rsidRDefault="0054215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7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855"/>
      <w:gridCol w:w="5102"/>
      <w:gridCol w:w="258"/>
      <w:gridCol w:w="422"/>
    </w:tblGrid>
    <w:tr w:rsidR="0054215C" w:rsidRPr="00A941B7" w:rsidTr="003936CF">
      <w:trPr>
        <w:trHeight w:val="340"/>
        <w:jc w:val="center"/>
      </w:trPr>
      <w:tc>
        <w:tcPr>
          <w:tcW w:w="3855" w:type="dxa"/>
          <w:shd w:val="clear" w:color="auto" w:fill="auto"/>
          <w:vAlign w:val="center"/>
        </w:tcPr>
        <w:p w:rsidR="0054215C" w:rsidRPr="00A941B7" w:rsidRDefault="0054215C" w:rsidP="0054215C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 w:rsidRPr="004D787A">
            <w:rPr>
              <w:rFonts w:ascii="Helvetica" w:hAnsi="Helvetica"/>
              <w:b/>
              <w:bCs/>
              <w:color w:val="595959" w:themeColor="text1" w:themeTint="A6"/>
            </w:rPr>
            <w:t>D</w:t>
          </w:r>
          <w:r w:rsidRPr="004D787A">
            <w:rPr>
              <w:rFonts w:ascii="Helvetica" w:hAnsi="Helvetica"/>
              <w:b/>
              <w:bCs/>
              <w:color w:val="595959" w:themeColor="text1" w:themeTint="A6"/>
              <w:sz w:val="18"/>
              <w:szCs w:val="18"/>
            </w:rPr>
            <w:t>OCUMENT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</w:t>
          </w:r>
          <w:r>
            <w:rPr>
              <w:rFonts w:ascii="Helvetica" w:hAnsi="Helvetica"/>
              <w:b/>
              <w:bCs/>
              <w:color w:val="0070C0"/>
            </w:rPr>
            <w:t>3</w:t>
          </w:r>
          <w:r w:rsidRPr="001E18C3">
            <w:rPr>
              <w:rFonts w:ascii="Helvetica" w:hAnsi="Helvetica"/>
              <w:b/>
              <w:bCs/>
              <w:color w:val="0070C0"/>
            </w:rPr>
            <w:t>.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 xml:space="preserve">LECS DE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>RESCIPCIONS</w:t>
          </w:r>
        </w:p>
      </w:tc>
      <w:tc>
        <w:tcPr>
          <w:tcW w:w="5102" w:type="dxa"/>
          <w:vAlign w:val="center"/>
        </w:tcPr>
        <w:p w:rsidR="0054215C" w:rsidRPr="008E600D" w:rsidRDefault="0054215C" w:rsidP="0054215C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18"/>
              <w:szCs w:val="18"/>
            </w:rPr>
          </w:pPr>
          <w:r>
            <w:rPr>
              <w:rFonts w:ascii="Helvetica" w:hAnsi="Helvetica"/>
              <w:color w:val="595959" w:themeColor="text1" w:themeTint="A6"/>
            </w:rPr>
            <w:t>ET-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>PARTICULARS</w:t>
          </w:r>
        </w:p>
      </w:tc>
      <w:tc>
        <w:tcPr>
          <w:tcW w:w="258" w:type="dxa"/>
          <w:vAlign w:val="center"/>
        </w:tcPr>
        <w:p w:rsidR="0054215C" w:rsidRPr="008E600D" w:rsidRDefault="0054215C" w:rsidP="0054215C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Helvetica" w:hAnsi="Helvetica"/>
              <w:color w:val="0070C0"/>
              <w:sz w:val="16"/>
              <w:szCs w:val="16"/>
            </w:rPr>
            <w:sym w:font="Wingdings" w:char="F0A7"/>
          </w:r>
        </w:p>
      </w:tc>
      <w:tc>
        <w:tcPr>
          <w:tcW w:w="422" w:type="dxa"/>
          <w:shd w:val="clear" w:color="auto" w:fill="auto"/>
          <w:vAlign w:val="center"/>
        </w:tcPr>
        <w:p w:rsidR="0054215C" w:rsidRPr="00A941B7" w:rsidRDefault="0054215C" w:rsidP="0054215C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 w:rsidR="003A1A6F"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3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:rsidR="0054215C" w:rsidRPr="009351EB" w:rsidRDefault="0054215C" w:rsidP="0054215C">
    <w:pPr>
      <w:pStyle w:val="Piedepgina"/>
      <w:rPr>
        <w:rFonts w:ascii="Arial" w:hAnsi="Arial" w:cs="Arial"/>
        <w:sz w:val="8"/>
        <w:szCs w:val="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15C" w:rsidRDefault="0054215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774" w:rsidRDefault="00C87774">
      <w:r>
        <w:separator/>
      </w:r>
    </w:p>
  </w:footnote>
  <w:footnote w:type="continuationSeparator" w:id="0">
    <w:p w:rsidR="00C87774" w:rsidRDefault="00C87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15C" w:rsidRDefault="0054215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8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84"/>
      <w:gridCol w:w="6520"/>
      <w:gridCol w:w="1134"/>
    </w:tblGrid>
    <w:tr w:rsidR="00230779" w:rsidRPr="00A20112" w:rsidTr="003936CF">
      <w:trPr>
        <w:cantSplit/>
        <w:trHeight w:val="340"/>
        <w:jc w:val="center"/>
      </w:trPr>
      <w:tc>
        <w:tcPr>
          <w:tcW w:w="1984" w:type="dxa"/>
          <w:shd w:val="clear" w:color="auto" w:fill="auto"/>
          <w:vAlign w:val="center"/>
        </w:tcPr>
        <w:p w:rsidR="00230779" w:rsidRPr="00A20112" w:rsidRDefault="00230779" w:rsidP="00230779">
          <w:pPr>
            <w:pStyle w:val="Encabezado"/>
            <w:ind w:left="57"/>
            <w:rPr>
              <w:rFonts w:ascii="Helvetica" w:hAnsi="Helvetica"/>
              <w:color w:val="4D4D4D"/>
              <w:sz w:val="18"/>
              <w:szCs w:val="18"/>
            </w:rPr>
          </w:pPr>
          <w:r>
            <w:rPr>
              <w:rFonts w:ascii="Helvetica" w:hAnsi="Helvetica"/>
              <w:noProof/>
              <w:color w:val="4D4D4D"/>
              <w:sz w:val="18"/>
              <w:szCs w:val="18"/>
              <w:lang w:eastAsia="ca-ES"/>
            </w:rPr>
            <w:drawing>
              <wp:inline distT="0" distB="0" distL="0" distR="0" wp14:anchorId="1C7A2532" wp14:editId="14F19D8C">
                <wp:extent cx="1046931" cy="324000"/>
                <wp:effectExtent l="0" t="0" r="0" b="0"/>
                <wp:docPr id="20" name="Imagen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Anagrama CAT-P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6931" cy="3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  <w:tcBorders>
            <w:right w:val="single" w:sz="8" w:space="0" w:color="0070C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:rsidR="00230779" w:rsidRPr="00863328" w:rsidRDefault="00230779" w:rsidP="00230779">
          <w:pPr>
            <w:pStyle w:val="Encabezado"/>
            <w:ind w:left="57"/>
            <w:jc w:val="right"/>
            <w:rPr>
              <w:rFonts w:ascii="Helvetica" w:hAnsi="Helvetica" w:cs="Tahoma"/>
              <w:color w:val="595959" w:themeColor="text1" w:themeTint="A6"/>
              <w:sz w:val="16"/>
              <w:szCs w:val="16"/>
            </w:rPr>
          </w:pPr>
          <w:r w:rsidRPr="00863328">
            <w:rPr>
              <w:rFonts w:ascii="Helvetica" w:hAnsi="Helvetica"/>
              <w:color w:val="595959" w:themeColor="text1" w:themeTint="A6"/>
              <w:sz w:val="16"/>
              <w:szCs w:val="16"/>
            </w:rPr>
            <w:t xml:space="preserve">Projecte </w:t>
          </w:r>
          <w:r>
            <w:rPr>
              <w:rFonts w:ascii="Helvetica" w:hAnsi="Helvetica"/>
              <w:color w:val="595959" w:themeColor="text1" w:themeTint="A6"/>
              <w:sz w:val="16"/>
              <w:szCs w:val="16"/>
            </w:rPr>
            <w:t>______________________________</w:t>
          </w:r>
        </w:p>
      </w:tc>
      <w:tc>
        <w:tcPr>
          <w:tcW w:w="1134" w:type="dxa"/>
          <w:tcBorders>
            <w:left w:val="single" w:sz="8" w:space="0" w:color="0070C0"/>
          </w:tcBorders>
          <w:shd w:val="clear" w:color="auto" w:fill="auto"/>
          <w:vAlign w:val="center"/>
        </w:tcPr>
        <w:p w:rsidR="00230779" w:rsidRPr="003940B9" w:rsidRDefault="00230779" w:rsidP="00230779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16"/>
              <w:szCs w:val="16"/>
            </w:rPr>
          </w:pPr>
          <w:r>
            <w:rPr>
              <w:rFonts w:ascii="Helvetica" w:hAnsi="Helvetica"/>
              <w:b/>
              <w:color w:val="002060"/>
              <w:sz w:val="16"/>
              <w:szCs w:val="16"/>
            </w:rPr>
            <w:t>XX00</w:t>
          </w:r>
          <w:r w:rsidRPr="003940B9">
            <w:rPr>
              <w:rFonts w:ascii="Helvetica" w:hAnsi="Helvetica"/>
              <w:b/>
              <w:color w:val="002060"/>
              <w:sz w:val="16"/>
              <w:szCs w:val="16"/>
            </w:rPr>
            <w:t>P</w:t>
          </w:r>
        </w:p>
      </w:tc>
    </w:tr>
    <w:tr w:rsidR="00230779" w:rsidRPr="000C5B14" w:rsidTr="003936CF">
      <w:trPr>
        <w:cantSplit/>
        <w:trHeight w:val="20"/>
        <w:jc w:val="center"/>
      </w:trPr>
      <w:tc>
        <w:tcPr>
          <w:tcW w:w="198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:rsidR="00230779" w:rsidRPr="000C5B14" w:rsidRDefault="00230779" w:rsidP="00230779">
          <w:pPr>
            <w:pStyle w:val="Encabezado"/>
            <w:ind w:left="57"/>
            <w:rPr>
              <w:rFonts w:ascii="Helvetica" w:hAnsi="Helvetica"/>
              <w:noProof/>
              <w:color w:val="4D4D4D"/>
              <w:sz w:val="6"/>
              <w:szCs w:val="6"/>
              <w:lang w:eastAsia="ca-ES"/>
            </w:rPr>
          </w:pPr>
        </w:p>
      </w:tc>
      <w:tc>
        <w:tcPr>
          <w:tcW w:w="6520" w:type="dxa"/>
          <w:tcBorders>
            <w:bottom w:val="single" w:sz="8" w:space="0" w:color="7F7F7F" w:themeColor="text1" w:themeTint="8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:rsidR="00230779" w:rsidRPr="000C5B14" w:rsidRDefault="00230779" w:rsidP="00230779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6"/>
              <w:szCs w:val="6"/>
            </w:rPr>
          </w:pPr>
        </w:p>
      </w:tc>
      <w:tc>
        <w:tcPr>
          <w:tcW w:w="113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:rsidR="00230779" w:rsidRPr="000C5B14" w:rsidRDefault="00230779" w:rsidP="00230779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6"/>
              <w:szCs w:val="6"/>
            </w:rPr>
          </w:pPr>
        </w:p>
      </w:tc>
    </w:tr>
  </w:tbl>
  <w:p w:rsidR="00230779" w:rsidRPr="007C6824" w:rsidRDefault="00230779" w:rsidP="00230779">
    <w:pPr>
      <w:pStyle w:val="Encabezado"/>
      <w:rPr>
        <w:rFonts w:ascii="Arial" w:hAnsi="Arial" w:cs="Arial"/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15C" w:rsidRDefault="0054215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10859"/>
    <w:multiLevelType w:val="multilevel"/>
    <w:tmpl w:val="751E7E4E"/>
    <w:numStyleLink w:val="Bego"/>
  </w:abstractNum>
  <w:abstractNum w:abstractNumId="1" w15:restartNumberingAfterBreak="0">
    <w:nsid w:val="0619140A"/>
    <w:multiLevelType w:val="hybridMultilevel"/>
    <w:tmpl w:val="41000908"/>
    <w:lvl w:ilvl="0" w:tplc="BCACB1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20333E"/>
    <w:multiLevelType w:val="hybridMultilevel"/>
    <w:tmpl w:val="1EFAE2A0"/>
    <w:lvl w:ilvl="0" w:tplc="8C4A8CB6">
      <w:start w:val="1"/>
      <w:numFmt w:val="lowerLetter"/>
      <w:lvlText w:val="%1)"/>
      <w:lvlJc w:val="left"/>
      <w:pPr>
        <w:tabs>
          <w:tab w:val="num" w:pos="1154"/>
        </w:tabs>
        <w:ind w:left="1154" w:hanging="360"/>
      </w:pPr>
      <w:rPr>
        <w:rFonts w:ascii="Tahoma" w:hAnsi="Tahoma" w:hint="default"/>
        <w:b/>
        <w:i w:val="0"/>
        <w:sz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63A44"/>
    <w:multiLevelType w:val="hybridMultilevel"/>
    <w:tmpl w:val="E110AEA4"/>
    <w:lvl w:ilvl="0" w:tplc="8C4A8CB6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ahoma" w:hAnsi="Tahoma" w:hint="default"/>
        <w:b/>
        <w:i w:val="0"/>
        <w:sz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4" w15:restartNumberingAfterBreak="0">
    <w:nsid w:val="11E65794"/>
    <w:multiLevelType w:val="hybridMultilevel"/>
    <w:tmpl w:val="8B108B88"/>
    <w:lvl w:ilvl="0" w:tplc="DF8A31C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sz w:val="20"/>
        <w:szCs w:val="20"/>
      </w:rPr>
    </w:lvl>
    <w:lvl w:ilvl="1" w:tplc="DA128A44">
      <w:start w:val="1"/>
      <w:numFmt w:val="bullet"/>
      <w:lvlText w:val="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sz w:val="18"/>
        <w:szCs w:val="18"/>
      </w:rPr>
    </w:lvl>
    <w:lvl w:ilvl="2" w:tplc="040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F2B08"/>
    <w:multiLevelType w:val="multilevel"/>
    <w:tmpl w:val="6922DB2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ahoma" w:hAnsi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510"/>
      </w:pPr>
      <w:rPr>
        <w:rFonts w:ascii="Tahoma" w:hAnsi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5"/>
        </w:tabs>
        <w:ind w:left="1224" w:hanging="504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A96216A"/>
    <w:multiLevelType w:val="hybridMultilevel"/>
    <w:tmpl w:val="27FE8A6A"/>
    <w:lvl w:ilvl="0" w:tplc="B75CC3EE">
      <w:start w:val="1"/>
      <w:numFmt w:val="bullet"/>
      <w:lvlText w:val=""/>
      <w:lvlJc w:val="left"/>
      <w:pPr>
        <w:tabs>
          <w:tab w:val="num" w:pos="283"/>
        </w:tabs>
        <w:ind w:left="283" w:hanging="283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tabs>
          <w:tab w:val="num" w:pos="1043"/>
        </w:tabs>
        <w:ind w:left="1043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tabs>
          <w:tab w:val="num" w:pos="1763"/>
        </w:tabs>
        <w:ind w:left="176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483"/>
        </w:tabs>
        <w:ind w:left="248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083"/>
        </w:tabs>
        <w:ind w:left="6083" w:hanging="360"/>
      </w:pPr>
      <w:rPr>
        <w:rFonts w:ascii="Wingdings" w:hAnsi="Wingdings" w:hint="default"/>
      </w:rPr>
    </w:lvl>
  </w:abstractNum>
  <w:abstractNum w:abstractNumId="7" w15:restartNumberingAfterBreak="0">
    <w:nsid w:val="1B39047A"/>
    <w:multiLevelType w:val="multilevel"/>
    <w:tmpl w:val="6922DB2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ahoma" w:hAnsi="Tahoma" w:hint="default"/>
        <w:b/>
        <w:i w:val="0"/>
        <w:shadow w:val="0"/>
        <w:emboss w:val="0"/>
        <w:imprint w:val="0"/>
        <w:sz w:val="20"/>
        <w:szCs w:val="2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510"/>
      </w:pPr>
      <w:rPr>
        <w:rFonts w:ascii="Tahoma" w:hAnsi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5"/>
        </w:tabs>
        <w:ind w:left="1224" w:hanging="504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1F0701C9"/>
    <w:multiLevelType w:val="hybridMultilevel"/>
    <w:tmpl w:val="952AE402"/>
    <w:lvl w:ilvl="0" w:tplc="CD7A7664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/>
        <w:color w:val="0000FF"/>
        <w:sz w:val="18"/>
        <w:szCs w:val="18"/>
      </w:rPr>
    </w:lvl>
    <w:lvl w:ilvl="1" w:tplc="04030003" w:tentative="1">
      <w:start w:val="1"/>
      <w:numFmt w:val="bullet"/>
      <w:lvlText w:val="o"/>
      <w:lvlJc w:val="left"/>
      <w:pPr>
        <w:tabs>
          <w:tab w:val="num" w:pos="703"/>
        </w:tabs>
        <w:ind w:left="70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1423"/>
        </w:tabs>
        <w:ind w:left="142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143"/>
        </w:tabs>
        <w:ind w:left="214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2863"/>
        </w:tabs>
        <w:ind w:left="286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3583"/>
        </w:tabs>
        <w:ind w:left="358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4303"/>
        </w:tabs>
        <w:ind w:left="430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023"/>
        </w:tabs>
        <w:ind w:left="502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5743"/>
        </w:tabs>
        <w:ind w:left="5743" w:hanging="360"/>
      </w:pPr>
      <w:rPr>
        <w:rFonts w:ascii="Wingdings" w:hAnsi="Wingdings" w:hint="default"/>
      </w:rPr>
    </w:lvl>
  </w:abstractNum>
  <w:abstractNum w:abstractNumId="9" w15:restartNumberingAfterBreak="0">
    <w:nsid w:val="22205CB2"/>
    <w:multiLevelType w:val="multilevel"/>
    <w:tmpl w:val="40FC71D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223627CE"/>
    <w:multiLevelType w:val="multilevel"/>
    <w:tmpl w:val="40FC71D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B256C4C"/>
    <w:multiLevelType w:val="multilevel"/>
    <w:tmpl w:val="40FC71D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32831804"/>
    <w:multiLevelType w:val="hybridMultilevel"/>
    <w:tmpl w:val="E9DAD62C"/>
    <w:lvl w:ilvl="0" w:tplc="FECCA44C">
      <w:start w:val="1"/>
      <w:numFmt w:val="lowerLetter"/>
      <w:lvlText w:val="%1."/>
      <w:lvlJc w:val="left"/>
      <w:pPr>
        <w:tabs>
          <w:tab w:val="num" w:pos="1414"/>
        </w:tabs>
        <w:ind w:left="1414" w:hanging="450"/>
      </w:pPr>
      <w:rPr>
        <w:rFonts w:hint="default"/>
        <w:b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2044"/>
        </w:tabs>
        <w:ind w:left="2044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764"/>
        </w:tabs>
        <w:ind w:left="2764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3484"/>
        </w:tabs>
        <w:ind w:left="3484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4204"/>
        </w:tabs>
        <w:ind w:left="4204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924"/>
        </w:tabs>
        <w:ind w:left="4924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644"/>
        </w:tabs>
        <w:ind w:left="5644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6364"/>
        </w:tabs>
        <w:ind w:left="6364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7084"/>
        </w:tabs>
        <w:ind w:left="7084" w:hanging="180"/>
      </w:pPr>
    </w:lvl>
  </w:abstractNum>
  <w:abstractNum w:abstractNumId="13" w15:restartNumberingAfterBreak="0">
    <w:nsid w:val="33A74340"/>
    <w:multiLevelType w:val="multilevel"/>
    <w:tmpl w:val="F670EC5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shadow w:val="0"/>
        <w:emboss w:val="0"/>
        <w:imprint w:val="0"/>
        <w:sz w:val="20"/>
        <w:szCs w:val="2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39BF0924"/>
    <w:multiLevelType w:val="multilevel"/>
    <w:tmpl w:val="6922DB2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ahoma" w:hAnsi="Tahoma" w:hint="default"/>
        <w:b/>
        <w:i w:val="0"/>
        <w:shadow w:val="0"/>
        <w:emboss w:val="0"/>
        <w:imprint w:val="0"/>
        <w:sz w:val="20"/>
        <w:szCs w:val="2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510"/>
      </w:pPr>
      <w:rPr>
        <w:rFonts w:ascii="Tahoma" w:hAnsi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5"/>
        </w:tabs>
        <w:ind w:left="1224" w:hanging="504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3AB61EF3"/>
    <w:multiLevelType w:val="multilevel"/>
    <w:tmpl w:val="40FC71D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3B4C0E65"/>
    <w:multiLevelType w:val="hybridMultilevel"/>
    <w:tmpl w:val="2D929EDA"/>
    <w:lvl w:ilvl="0" w:tplc="20EC799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77E08"/>
    <w:multiLevelType w:val="multilevel"/>
    <w:tmpl w:val="490A7A4E"/>
    <w:styleLink w:val="Listaactual1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F70704"/>
    <w:multiLevelType w:val="hybridMultilevel"/>
    <w:tmpl w:val="194AA59E"/>
    <w:lvl w:ilvl="0" w:tplc="8C4A8CB6">
      <w:start w:val="1"/>
      <w:numFmt w:val="lowerLetter"/>
      <w:lvlText w:val="%1)"/>
      <w:lvlJc w:val="left"/>
      <w:pPr>
        <w:tabs>
          <w:tab w:val="num" w:pos="1097"/>
        </w:tabs>
        <w:ind w:left="1097" w:hanging="360"/>
      </w:pPr>
      <w:rPr>
        <w:rFonts w:ascii="Tahoma" w:hAnsi="Tahoma" w:hint="default"/>
        <w:b/>
        <w:i w:val="0"/>
        <w:sz w:val="20"/>
      </w:rPr>
    </w:lvl>
    <w:lvl w:ilvl="1" w:tplc="4AA0699C">
      <w:start w:val="39"/>
      <w:numFmt w:val="bullet"/>
      <w:lvlText w:val="-"/>
      <w:lvlJc w:val="left"/>
      <w:pPr>
        <w:tabs>
          <w:tab w:val="num" w:pos="1383"/>
        </w:tabs>
        <w:ind w:left="1383" w:hanging="360"/>
      </w:pPr>
      <w:rPr>
        <w:rFonts w:ascii="Tahoma" w:eastAsia="Times New Roman" w:hAnsi="Tahoma" w:cs="Tahoma" w:hint="default"/>
      </w:rPr>
    </w:lvl>
    <w:lvl w:ilvl="2" w:tplc="0403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9" w15:restartNumberingAfterBreak="0">
    <w:nsid w:val="49EC2EE0"/>
    <w:multiLevelType w:val="hybridMultilevel"/>
    <w:tmpl w:val="70F4C384"/>
    <w:lvl w:ilvl="0" w:tplc="0FBCE3BA">
      <w:start w:val="1"/>
      <w:numFmt w:val="lowerLetter"/>
      <w:lvlText w:val="%1."/>
      <w:lvlJc w:val="left"/>
      <w:pPr>
        <w:tabs>
          <w:tab w:val="num" w:pos="814"/>
        </w:tabs>
        <w:ind w:left="814" w:hanging="360"/>
      </w:pPr>
      <w:rPr>
        <w:rFonts w:hint="default"/>
        <w:b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20" w15:restartNumberingAfterBreak="0">
    <w:nsid w:val="4F6C25FC"/>
    <w:multiLevelType w:val="hybridMultilevel"/>
    <w:tmpl w:val="F00C8100"/>
    <w:lvl w:ilvl="0" w:tplc="B75CC3EE">
      <w:start w:val="1"/>
      <w:numFmt w:val="bullet"/>
      <w:lvlText w:val=""/>
      <w:lvlJc w:val="left"/>
      <w:pPr>
        <w:tabs>
          <w:tab w:val="num" w:pos="737"/>
        </w:tabs>
        <w:ind w:left="737" w:hanging="283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D36A253C">
      <w:start w:val="1"/>
      <w:numFmt w:val="bullet"/>
      <w:lvlText w:val=""/>
      <w:lvlJc w:val="left"/>
      <w:pPr>
        <w:tabs>
          <w:tab w:val="num" w:pos="2141"/>
        </w:tabs>
        <w:ind w:left="2141" w:hanging="284"/>
      </w:pPr>
      <w:rPr>
        <w:rFonts w:ascii="Wingdings" w:hAnsi="Wingdings" w:hint="default"/>
        <w:b w:val="0"/>
      </w:rPr>
    </w:lvl>
    <w:lvl w:ilvl="3" w:tplc="0403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1" w15:restartNumberingAfterBreak="0">
    <w:nsid w:val="54F0473C"/>
    <w:multiLevelType w:val="hybridMultilevel"/>
    <w:tmpl w:val="1CECE2DE"/>
    <w:lvl w:ilvl="0" w:tplc="22B60A7E">
      <w:start w:val="1"/>
      <w:numFmt w:val="bullet"/>
      <w:pStyle w:val="TDC1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b w:val="0"/>
        <w:i w:val="0"/>
        <w:color w:val="0070C0"/>
        <w:sz w:val="20"/>
        <w:szCs w:val="20"/>
      </w:rPr>
    </w:lvl>
    <w:lvl w:ilvl="1" w:tplc="040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204009"/>
    <w:multiLevelType w:val="multilevel"/>
    <w:tmpl w:val="751E7E4E"/>
    <w:styleLink w:val="Bego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shadow w:val="0"/>
        <w:emboss w:val="0"/>
        <w:imprint w:val="0"/>
        <w:sz w:val="20"/>
        <w:szCs w:val="2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 w15:restartNumberingAfterBreak="0">
    <w:nsid w:val="659374BF"/>
    <w:multiLevelType w:val="hybridMultilevel"/>
    <w:tmpl w:val="9C1ED926"/>
    <w:lvl w:ilvl="0" w:tplc="4CC47752">
      <w:start w:val="1"/>
      <w:numFmt w:val="lowerLetter"/>
      <w:lvlText w:val="%1)"/>
      <w:lvlJc w:val="left"/>
      <w:pPr>
        <w:tabs>
          <w:tab w:val="num" w:pos="1191"/>
        </w:tabs>
        <w:ind w:left="1191" w:hanging="397"/>
      </w:pPr>
      <w:rPr>
        <w:rFonts w:ascii="Tahoma" w:hAnsi="Tahoma" w:hint="default"/>
        <w:b/>
        <w:i w:val="0"/>
        <w:sz w:val="20"/>
        <w:szCs w:val="20"/>
      </w:rPr>
    </w:lvl>
    <w:lvl w:ilvl="1" w:tplc="040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533943"/>
    <w:multiLevelType w:val="multilevel"/>
    <w:tmpl w:val="F500C8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83754C5"/>
    <w:multiLevelType w:val="hybridMultilevel"/>
    <w:tmpl w:val="92CC20D8"/>
    <w:lvl w:ilvl="0" w:tplc="55E6BBBA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tabs>
          <w:tab w:val="num" w:pos="703"/>
        </w:tabs>
        <w:ind w:left="70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1423"/>
        </w:tabs>
        <w:ind w:left="142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143"/>
        </w:tabs>
        <w:ind w:left="214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2863"/>
        </w:tabs>
        <w:ind w:left="286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3583"/>
        </w:tabs>
        <w:ind w:left="358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4303"/>
        </w:tabs>
        <w:ind w:left="430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023"/>
        </w:tabs>
        <w:ind w:left="502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5743"/>
        </w:tabs>
        <w:ind w:left="5743" w:hanging="360"/>
      </w:pPr>
      <w:rPr>
        <w:rFonts w:ascii="Wingdings" w:hAnsi="Wingdings" w:hint="default"/>
      </w:rPr>
    </w:lvl>
  </w:abstractNum>
  <w:abstractNum w:abstractNumId="26" w15:restartNumberingAfterBreak="0">
    <w:nsid w:val="68D32E82"/>
    <w:multiLevelType w:val="multilevel"/>
    <w:tmpl w:val="40FC71D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69745200"/>
    <w:multiLevelType w:val="hybridMultilevel"/>
    <w:tmpl w:val="33440416"/>
    <w:lvl w:ilvl="0" w:tplc="55A873E8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6B4169CF"/>
    <w:multiLevelType w:val="multilevel"/>
    <w:tmpl w:val="1F3A6A56"/>
    <w:styleLink w:val="Listaactual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Tahoma" w:hAnsi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0524D14"/>
    <w:multiLevelType w:val="multilevel"/>
    <w:tmpl w:val="6922DB2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ahoma" w:hAnsi="Tahoma" w:hint="default"/>
        <w:b/>
        <w:i w:val="0"/>
        <w:shadow w:val="0"/>
        <w:emboss w:val="0"/>
        <w:imprint w:val="0"/>
        <w:sz w:val="20"/>
        <w:szCs w:val="2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510"/>
      </w:pPr>
      <w:rPr>
        <w:rFonts w:ascii="Tahoma" w:hAnsi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5"/>
        </w:tabs>
        <w:ind w:left="1224" w:hanging="504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0" w15:restartNumberingAfterBreak="0">
    <w:nsid w:val="72A97DA3"/>
    <w:multiLevelType w:val="multilevel"/>
    <w:tmpl w:val="40FC71D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74A24141"/>
    <w:multiLevelType w:val="multilevel"/>
    <w:tmpl w:val="92CC20D8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703"/>
        </w:tabs>
        <w:ind w:left="7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23"/>
        </w:tabs>
        <w:ind w:left="14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43"/>
        </w:tabs>
        <w:ind w:left="21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63"/>
        </w:tabs>
        <w:ind w:left="28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583"/>
        </w:tabs>
        <w:ind w:left="35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03"/>
        </w:tabs>
        <w:ind w:left="43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23"/>
        </w:tabs>
        <w:ind w:left="50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43"/>
        </w:tabs>
        <w:ind w:left="5743" w:hanging="360"/>
      </w:pPr>
      <w:rPr>
        <w:rFonts w:ascii="Wingdings" w:hAnsi="Wingdings" w:hint="default"/>
      </w:rPr>
    </w:lvl>
  </w:abstractNum>
  <w:abstractNum w:abstractNumId="32" w15:restartNumberingAfterBreak="0">
    <w:nsid w:val="771529D7"/>
    <w:multiLevelType w:val="hybridMultilevel"/>
    <w:tmpl w:val="AE849DB2"/>
    <w:lvl w:ilvl="0" w:tplc="59B8534C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 w:hint="default"/>
        <w:sz w:val="22"/>
        <w:szCs w:val="22"/>
      </w:rPr>
    </w:lvl>
    <w:lvl w:ilvl="1" w:tplc="04030003" w:tentative="1">
      <w:start w:val="1"/>
      <w:numFmt w:val="bullet"/>
      <w:lvlText w:val="o"/>
      <w:lvlJc w:val="left"/>
      <w:pPr>
        <w:tabs>
          <w:tab w:val="num" w:pos="1383"/>
        </w:tabs>
        <w:ind w:left="138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03"/>
        </w:tabs>
        <w:ind w:left="210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543"/>
        </w:tabs>
        <w:ind w:left="354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263"/>
        </w:tabs>
        <w:ind w:left="426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4983"/>
        </w:tabs>
        <w:ind w:left="498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03"/>
        </w:tabs>
        <w:ind w:left="570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23"/>
        </w:tabs>
        <w:ind w:left="6423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6"/>
  </w:num>
  <w:num w:numId="5">
    <w:abstractNumId w:val="16"/>
  </w:num>
  <w:num w:numId="6">
    <w:abstractNumId w:val="5"/>
  </w:num>
  <w:num w:numId="7">
    <w:abstractNumId w:val="7"/>
  </w:num>
  <w:num w:numId="8">
    <w:abstractNumId w:val="20"/>
  </w:num>
  <w:num w:numId="9">
    <w:abstractNumId w:val="12"/>
  </w:num>
  <w:num w:numId="10">
    <w:abstractNumId w:val="19"/>
  </w:num>
  <w:num w:numId="11">
    <w:abstractNumId w:val="29"/>
  </w:num>
  <w:num w:numId="12">
    <w:abstractNumId w:val="11"/>
  </w:num>
  <w:num w:numId="13">
    <w:abstractNumId w:val="14"/>
  </w:num>
  <w:num w:numId="14">
    <w:abstractNumId w:val="9"/>
  </w:num>
  <w:num w:numId="15">
    <w:abstractNumId w:val="24"/>
  </w:num>
  <w:num w:numId="16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567"/>
          </w:tabs>
          <w:ind w:left="567" w:hanging="567"/>
        </w:pPr>
        <w:rPr>
          <w:rFonts w:ascii="Tahoma" w:hAnsi="Tahoma" w:hint="default"/>
          <w:b/>
          <w:i w:val="0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794"/>
          </w:tabs>
          <w:ind w:left="794" w:hanging="794"/>
        </w:pPr>
        <w:rPr>
          <w:rFonts w:ascii="Tahoma" w:hAnsi="Tahoma" w:hint="default"/>
          <w:b/>
          <w:i w:val="0"/>
          <w:sz w:val="20"/>
          <w:szCs w:val="20"/>
        </w:rPr>
      </w:lvl>
    </w:lvlOverride>
  </w:num>
  <w:num w:numId="17">
    <w:abstractNumId w:val="22"/>
  </w:num>
  <w:num w:numId="18">
    <w:abstractNumId w:val="18"/>
  </w:num>
  <w:num w:numId="19">
    <w:abstractNumId w:val="27"/>
  </w:num>
  <w:num w:numId="20">
    <w:abstractNumId w:val="3"/>
  </w:num>
  <w:num w:numId="21">
    <w:abstractNumId w:val="2"/>
  </w:num>
  <w:num w:numId="22">
    <w:abstractNumId w:val="26"/>
  </w:num>
  <w:num w:numId="23">
    <w:abstractNumId w:val="30"/>
  </w:num>
  <w:num w:numId="24">
    <w:abstractNumId w:val="10"/>
  </w:num>
  <w:num w:numId="25">
    <w:abstractNumId w:val="15"/>
  </w:num>
  <w:num w:numId="26">
    <w:abstractNumId w:val="13"/>
  </w:num>
  <w:num w:numId="27">
    <w:abstractNumId w:val="32"/>
  </w:num>
  <w:num w:numId="28">
    <w:abstractNumId w:val="23"/>
  </w:num>
  <w:num w:numId="29">
    <w:abstractNumId w:val="1"/>
  </w:num>
  <w:num w:numId="30">
    <w:abstractNumId w:val="25"/>
  </w:num>
  <w:num w:numId="31">
    <w:abstractNumId w:val="31"/>
  </w:num>
  <w:num w:numId="32">
    <w:abstractNumId w:val="8"/>
  </w:num>
  <w:num w:numId="33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55C3"/>
    <w:rsid w:val="000005A6"/>
    <w:rsid w:val="00001F57"/>
    <w:rsid w:val="00003769"/>
    <w:rsid w:val="00004408"/>
    <w:rsid w:val="00005F79"/>
    <w:rsid w:val="0001282B"/>
    <w:rsid w:val="00014094"/>
    <w:rsid w:val="0001505A"/>
    <w:rsid w:val="00015BA6"/>
    <w:rsid w:val="00020F22"/>
    <w:rsid w:val="00023442"/>
    <w:rsid w:val="0002596D"/>
    <w:rsid w:val="00025DC7"/>
    <w:rsid w:val="00035729"/>
    <w:rsid w:val="00042CF8"/>
    <w:rsid w:val="00045BD4"/>
    <w:rsid w:val="00051151"/>
    <w:rsid w:val="00051BAA"/>
    <w:rsid w:val="00056690"/>
    <w:rsid w:val="00057597"/>
    <w:rsid w:val="000602BE"/>
    <w:rsid w:val="00060A1E"/>
    <w:rsid w:val="0006191C"/>
    <w:rsid w:val="00063F07"/>
    <w:rsid w:val="00064E98"/>
    <w:rsid w:val="000730C0"/>
    <w:rsid w:val="00074132"/>
    <w:rsid w:val="000833F3"/>
    <w:rsid w:val="00095812"/>
    <w:rsid w:val="000A2D5E"/>
    <w:rsid w:val="000A760D"/>
    <w:rsid w:val="000A799B"/>
    <w:rsid w:val="000B1768"/>
    <w:rsid w:val="000B1C35"/>
    <w:rsid w:val="000B2070"/>
    <w:rsid w:val="000B5B49"/>
    <w:rsid w:val="000C3FEF"/>
    <w:rsid w:val="000C62FF"/>
    <w:rsid w:val="000C6DB5"/>
    <w:rsid w:val="000D2840"/>
    <w:rsid w:val="000D3E6F"/>
    <w:rsid w:val="000D6141"/>
    <w:rsid w:val="000D6353"/>
    <w:rsid w:val="000E1990"/>
    <w:rsid w:val="000E285B"/>
    <w:rsid w:val="000E3C91"/>
    <w:rsid w:val="000E47FF"/>
    <w:rsid w:val="000E4FFF"/>
    <w:rsid w:val="000F399F"/>
    <w:rsid w:val="000F4BF6"/>
    <w:rsid w:val="000F4DF5"/>
    <w:rsid w:val="001009C6"/>
    <w:rsid w:val="0010639F"/>
    <w:rsid w:val="00106C70"/>
    <w:rsid w:val="0010714E"/>
    <w:rsid w:val="001079F9"/>
    <w:rsid w:val="00110D43"/>
    <w:rsid w:val="00112DBE"/>
    <w:rsid w:val="0011390A"/>
    <w:rsid w:val="001139C8"/>
    <w:rsid w:val="001160A6"/>
    <w:rsid w:val="00117B85"/>
    <w:rsid w:val="00120886"/>
    <w:rsid w:val="00121305"/>
    <w:rsid w:val="0012444F"/>
    <w:rsid w:val="00124564"/>
    <w:rsid w:val="00131DF8"/>
    <w:rsid w:val="0013544F"/>
    <w:rsid w:val="00135DC5"/>
    <w:rsid w:val="001436DF"/>
    <w:rsid w:val="00143C53"/>
    <w:rsid w:val="00143E71"/>
    <w:rsid w:val="00145746"/>
    <w:rsid w:val="00146FFE"/>
    <w:rsid w:val="00147AC4"/>
    <w:rsid w:val="00153F08"/>
    <w:rsid w:val="00153FEB"/>
    <w:rsid w:val="00154CF9"/>
    <w:rsid w:val="00156C79"/>
    <w:rsid w:val="00161860"/>
    <w:rsid w:val="00161FCC"/>
    <w:rsid w:val="00164FBA"/>
    <w:rsid w:val="0016580E"/>
    <w:rsid w:val="00165A8C"/>
    <w:rsid w:val="001721AF"/>
    <w:rsid w:val="001761B0"/>
    <w:rsid w:val="00177A5D"/>
    <w:rsid w:val="00181406"/>
    <w:rsid w:val="00181C4C"/>
    <w:rsid w:val="001831A1"/>
    <w:rsid w:val="00186865"/>
    <w:rsid w:val="00186935"/>
    <w:rsid w:val="00187B7A"/>
    <w:rsid w:val="0019025C"/>
    <w:rsid w:val="00191311"/>
    <w:rsid w:val="00192418"/>
    <w:rsid w:val="00193AC8"/>
    <w:rsid w:val="00194477"/>
    <w:rsid w:val="0019504D"/>
    <w:rsid w:val="00195825"/>
    <w:rsid w:val="001A0D2F"/>
    <w:rsid w:val="001A11E0"/>
    <w:rsid w:val="001A4CC0"/>
    <w:rsid w:val="001A6BCB"/>
    <w:rsid w:val="001B017D"/>
    <w:rsid w:val="001B26CD"/>
    <w:rsid w:val="001B4001"/>
    <w:rsid w:val="001B6EAF"/>
    <w:rsid w:val="001C15E8"/>
    <w:rsid w:val="001C1D69"/>
    <w:rsid w:val="001C271B"/>
    <w:rsid w:val="001C7182"/>
    <w:rsid w:val="001D010F"/>
    <w:rsid w:val="001D3C15"/>
    <w:rsid w:val="001D431A"/>
    <w:rsid w:val="001D4461"/>
    <w:rsid w:val="001D46D2"/>
    <w:rsid w:val="001D794A"/>
    <w:rsid w:val="001E17E0"/>
    <w:rsid w:val="001E1A4E"/>
    <w:rsid w:val="001E28A3"/>
    <w:rsid w:val="001E4D40"/>
    <w:rsid w:val="001E6DE8"/>
    <w:rsid w:val="001F32FD"/>
    <w:rsid w:val="001F5950"/>
    <w:rsid w:val="001F610F"/>
    <w:rsid w:val="002022A4"/>
    <w:rsid w:val="0020470E"/>
    <w:rsid w:val="002048E8"/>
    <w:rsid w:val="00204B07"/>
    <w:rsid w:val="002057AF"/>
    <w:rsid w:val="00205BE2"/>
    <w:rsid w:val="00205E25"/>
    <w:rsid w:val="002065D0"/>
    <w:rsid w:val="0020774B"/>
    <w:rsid w:val="00207781"/>
    <w:rsid w:val="00210739"/>
    <w:rsid w:val="0021198E"/>
    <w:rsid w:val="00214760"/>
    <w:rsid w:val="00214E70"/>
    <w:rsid w:val="00217C3C"/>
    <w:rsid w:val="0022320C"/>
    <w:rsid w:val="002264B8"/>
    <w:rsid w:val="002275E9"/>
    <w:rsid w:val="002304D3"/>
    <w:rsid w:val="00230779"/>
    <w:rsid w:val="0023130F"/>
    <w:rsid w:val="002320A7"/>
    <w:rsid w:val="00232C05"/>
    <w:rsid w:val="002336C7"/>
    <w:rsid w:val="00236556"/>
    <w:rsid w:val="00236D1D"/>
    <w:rsid w:val="002408E4"/>
    <w:rsid w:val="002411C0"/>
    <w:rsid w:val="00245213"/>
    <w:rsid w:val="00257C80"/>
    <w:rsid w:val="00257D08"/>
    <w:rsid w:val="002619D3"/>
    <w:rsid w:val="0026484C"/>
    <w:rsid w:val="00266C02"/>
    <w:rsid w:val="00267395"/>
    <w:rsid w:val="00272D54"/>
    <w:rsid w:val="002762DD"/>
    <w:rsid w:val="00276940"/>
    <w:rsid w:val="00280133"/>
    <w:rsid w:val="002804F9"/>
    <w:rsid w:val="00283A7C"/>
    <w:rsid w:val="00283E92"/>
    <w:rsid w:val="00287D51"/>
    <w:rsid w:val="002916F8"/>
    <w:rsid w:val="00291EFB"/>
    <w:rsid w:val="0029250D"/>
    <w:rsid w:val="00292AD4"/>
    <w:rsid w:val="00294F3E"/>
    <w:rsid w:val="002969B1"/>
    <w:rsid w:val="00297EC7"/>
    <w:rsid w:val="002A2E7A"/>
    <w:rsid w:val="002A575D"/>
    <w:rsid w:val="002A6C5C"/>
    <w:rsid w:val="002B18C8"/>
    <w:rsid w:val="002B423C"/>
    <w:rsid w:val="002B4BBB"/>
    <w:rsid w:val="002B636A"/>
    <w:rsid w:val="002B6A56"/>
    <w:rsid w:val="002C05E9"/>
    <w:rsid w:val="002C132B"/>
    <w:rsid w:val="002C3633"/>
    <w:rsid w:val="002C5021"/>
    <w:rsid w:val="002D4270"/>
    <w:rsid w:val="002D738D"/>
    <w:rsid w:val="002D781E"/>
    <w:rsid w:val="002E1F9B"/>
    <w:rsid w:val="002E2D15"/>
    <w:rsid w:val="002E5BCA"/>
    <w:rsid w:val="002E5EAC"/>
    <w:rsid w:val="002F062E"/>
    <w:rsid w:val="002F090D"/>
    <w:rsid w:val="002F5954"/>
    <w:rsid w:val="002F7A25"/>
    <w:rsid w:val="00302275"/>
    <w:rsid w:val="00302BCB"/>
    <w:rsid w:val="0030324D"/>
    <w:rsid w:val="003032B0"/>
    <w:rsid w:val="00306C8A"/>
    <w:rsid w:val="003127DF"/>
    <w:rsid w:val="00313C6C"/>
    <w:rsid w:val="003142FC"/>
    <w:rsid w:val="00315D4E"/>
    <w:rsid w:val="00316B53"/>
    <w:rsid w:val="00317CB5"/>
    <w:rsid w:val="0032231B"/>
    <w:rsid w:val="00325180"/>
    <w:rsid w:val="00325191"/>
    <w:rsid w:val="003258D5"/>
    <w:rsid w:val="003278F0"/>
    <w:rsid w:val="00330EE1"/>
    <w:rsid w:val="003333C8"/>
    <w:rsid w:val="003335D6"/>
    <w:rsid w:val="00333A6A"/>
    <w:rsid w:val="003340B2"/>
    <w:rsid w:val="00335E2E"/>
    <w:rsid w:val="00336679"/>
    <w:rsid w:val="00337A84"/>
    <w:rsid w:val="00345BFC"/>
    <w:rsid w:val="0035303A"/>
    <w:rsid w:val="00356E94"/>
    <w:rsid w:val="0036014C"/>
    <w:rsid w:val="00360419"/>
    <w:rsid w:val="00360BCC"/>
    <w:rsid w:val="00363429"/>
    <w:rsid w:val="003643DA"/>
    <w:rsid w:val="00366944"/>
    <w:rsid w:val="003678BF"/>
    <w:rsid w:val="00380680"/>
    <w:rsid w:val="0038268C"/>
    <w:rsid w:val="003838BE"/>
    <w:rsid w:val="003848F0"/>
    <w:rsid w:val="00384BC2"/>
    <w:rsid w:val="0038554F"/>
    <w:rsid w:val="00385F54"/>
    <w:rsid w:val="003878E2"/>
    <w:rsid w:val="00391116"/>
    <w:rsid w:val="00395B49"/>
    <w:rsid w:val="00395C5E"/>
    <w:rsid w:val="003A1A6F"/>
    <w:rsid w:val="003A20D8"/>
    <w:rsid w:val="003A5704"/>
    <w:rsid w:val="003A7183"/>
    <w:rsid w:val="003A7775"/>
    <w:rsid w:val="003B096F"/>
    <w:rsid w:val="003B0BEE"/>
    <w:rsid w:val="003B0D36"/>
    <w:rsid w:val="003B2F16"/>
    <w:rsid w:val="003B3704"/>
    <w:rsid w:val="003C01F5"/>
    <w:rsid w:val="003C1446"/>
    <w:rsid w:val="003C715C"/>
    <w:rsid w:val="003D1129"/>
    <w:rsid w:val="003D419B"/>
    <w:rsid w:val="003D4455"/>
    <w:rsid w:val="003D50A6"/>
    <w:rsid w:val="003D6FC0"/>
    <w:rsid w:val="003E5227"/>
    <w:rsid w:val="003E58AC"/>
    <w:rsid w:val="003E7126"/>
    <w:rsid w:val="003E72F2"/>
    <w:rsid w:val="003E7441"/>
    <w:rsid w:val="003F3467"/>
    <w:rsid w:val="003F6689"/>
    <w:rsid w:val="003F7FDC"/>
    <w:rsid w:val="00401381"/>
    <w:rsid w:val="00403D0D"/>
    <w:rsid w:val="004040BC"/>
    <w:rsid w:val="0041212A"/>
    <w:rsid w:val="00413B52"/>
    <w:rsid w:val="00413FA2"/>
    <w:rsid w:val="00414498"/>
    <w:rsid w:val="0041636B"/>
    <w:rsid w:val="00421F9C"/>
    <w:rsid w:val="00422C28"/>
    <w:rsid w:val="00426226"/>
    <w:rsid w:val="00426820"/>
    <w:rsid w:val="004276B4"/>
    <w:rsid w:val="00427E41"/>
    <w:rsid w:val="00430A25"/>
    <w:rsid w:val="004318CA"/>
    <w:rsid w:val="004322B1"/>
    <w:rsid w:val="004341B4"/>
    <w:rsid w:val="00435630"/>
    <w:rsid w:val="00435C03"/>
    <w:rsid w:val="00441564"/>
    <w:rsid w:val="00457DDB"/>
    <w:rsid w:val="00461677"/>
    <w:rsid w:val="0046172B"/>
    <w:rsid w:val="004635B2"/>
    <w:rsid w:val="00465CE0"/>
    <w:rsid w:val="00466495"/>
    <w:rsid w:val="004667EB"/>
    <w:rsid w:val="00471C2F"/>
    <w:rsid w:val="00471EB4"/>
    <w:rsid w:val="004726F1"/>
    <w:rsid w:val="0047458C"/>
    <w:rsid w:val="00474B0B"/>
    <w:rsid w:val="004762F4"/>
    <w:rsid w:val="004903AE"/>
    <w:rsid w:val="004909D4"/>
    <w:rsid w:val="0049160E"/>
    <w:rsid w:val="004916A9"/>
    <w:rsid w:val="00492360"/>
    <w:rsid w:val="00494445"/>
    <w:rsid w:val="004974F3"/>
    <w:rsid w:val="004A072B"/>
    <w:rsid w:val="004A189D"/>
    <w:rsid w:val="004B1EF7"/>
    <w:rsid w:val="004D078A"/>
    <w:rsid w:val="004D4D5C"/>
    <w:rsid w:val="004F0A68"/>
    <w:rsid w:val="004F1504"/>
    <w:rsid w:val="004F2F21"/>
    <w:rsid w:val="004F3433"/>
    <w:rsid w:val="004F40D3"/>
    <w:rsid w:val="004F7426"/>
    <w:rsid w:val="00500B7D"/>
    <w:rsid w:val="0050160C"/>
    <w:rsid w:val="005023B6"/>
    <w:rsid w:val="0051002E"/>
    <w:rsid w:val="00514857"/>
    <w:rsid w:val="00514BF4"/>
    <w:rsid w:val="00520EE5"/>
    <w:rsid w:val="00521D58"/>
    <w:rsid w:val="005262AE"/>
    <w:rsid w:val="00527D4E"/>
    <w:rsid w:val="00527E91"/>
    <w:rsid w:val="0053368A"/>
    <w:rsid w:val="0053438C"/>
    <w:rsid w:val="0053499B"/>
    <w:rsid w:val="005358C9"/>
    <w:rsid w:val="005368F7"/>
    <w:rsid w:val="005420A6"/>
    <w:rsid w:val="0054215C"/>
    <w:rsid w:val="00542C14"/>
    <w:rsid w:val="00550451"/>
    <w:rsid w:val="00552E53"/>
    <w:rsid w:val="005534DC"/>
    <w:rsid w:val="00553BD5"/>
    <w:rsid w:val="0056140A"/>
    <w:rsid w:val="005679B8"/>
    <w:rsid w:val="0057076E"/>
    <w:rsid w:val="00570D3B"/>
    <w:rsid w:val="0057469E"/>
    <w:rsid w:val="005767B7"/>
    <w:rsid w:val="00581F75"/>
    <w:rsid w:val="00582616"/>
    <w:rsid w:val="0058390E"/>
    <w:rsid w:val="005876DC"/>
    <w:rsid w:val="005878A1"/>
    <w:rsid w:val="005962CA"/>
    <w:rsid w:val="005A1322"/>
    <w:rsid w:val="005A1B16"/>
    <w:rsid w:val="005A473A"/>
    <w:rsid w:val="005A50B0"/>
    <w:rsid w:val="005B1575"/>
    <w:rsid w:val="005B206B"/>
    <w:rsid w:val="005B3D46"/>
    <w:rsid w:val="005B5568"/>
    <w:rsid w:val="005B5FB5"/>
    <w:rsid w:val="005D1214"/>
    <w:rsid w:val="005E1906"/>
    <w:rsid w:val="005E2917"/>
    <w:rsid w:val="005E2C12"/>
    <w:rsid w:val="005E3F88"/>
    <w:rsid w:val="005E6925"/>
    <w:rsid w:val="005F10DC"/>
    <w:rsid w:val="005F7D86"/>
    <w:rsid w:val="00600304"/>
    <w:rsid w:val="00600617"/>
    <w:rsid w:val="00601681"/>
    <w:rsid w:val="00602C06"/>
    <w:rsid w:val="00604D09"/>
    <w:rsid w:val="00607031"/>
    <w:rsid w:val="00616105"/>
    <w:rsid w:val="00616669"/>
    <w:rsid w:val="00620B0E"/>
    <w:rsid w:val="006265A1"/>
    <w:rsid w:val="00630291"/>
    <w:rsid w:val="006307D2"/>
    <w:rsid w:val="006344A2"/>
    <w:rsid w:val="00634BEE"/>
    <w:rsid w:val="00642C47"/>
    <w:rsid w:val="00643EB2"/>
    <w:rsid w:val="00645D2B"/>
    <w:rsid w:val="00647114"/>
    <w:rsid w:val="0065016A"/>
    <w:rsid w:val="00651269"/>
    <w:rsid w:val="0065195D"/>
    <w:rsid w:val="00655CC5"/>
    <w:rsid w:val="006637B5"/>
    <w:rsid w:val="00667DCA"/>
    <w:rsid w:val="00671E3B"/>
    <w:rsid w:val="00672F56"/>
    <w:rsid w:val="0067323D"/>
    <w:rsid w:val="00674E21"/>
    <w:rsid w:val="00677F75"/>
    <w:rsid w:val="00680E3D"/>
    <w:rsid w:val="00681DC1"/>
    <w:rsid w:val="006907CB"/>
    <w:rsid w:val="00690EFE"/>
    <w:rsid w:val="00695B5F"/>
    <w:rsid w:val="006A0318"/>
    <w:rsid w:val="006A068E"/>
    <w:rsid w:val="006A0CB7"/>
    <w:rsid w:val="006A5415"/>
    <w:rsid w:val="006A6AA2"/>
    <w:rsid w:val="006A77B4"/>
    <w:rsid w:val="006A78F0"/>
    <w:rsid w:val="006A7C9D"/>
    <w:rsid w:val="006B21A2"/>
    <w:rsid w:val="006B3A82"/>
    <w:rsid w:val="006B3B6E"/>
    <w:rsid w:val="006B60FD"/>
    <w:rsid w:val="006B7721"/>
    <w:rsid w:val="006B7C96"/>
    <w:rsid w:val="006C1C93"/>
    <w:rsid w:val="006C2A8C"/>
    <w:rsid w:val="006C2E07"/>
    <w:rsid w:val="006C45F9"/>
    <w:rsid w:val="006C6569"/>
    <w:rsid w:val="006C6B98"/>
    <w:rsid w:val="006D2352"/>
    <w:rsid w:val="006D544D"/>
    <w:rsid w:val="006E064A"/>
    <w:rsid w:val="006E42B2"/>
    <w:rsid w:val="006E53F9"/>
    <w:rsid w:val="006F316A"/>
    <w:rsid w:val="006F32C4"/>
    <w:rsid w:val="006F33EC"/>
    <w:rsid w:val="006F4933"/>
    <w:rsid w:val="006F496A"/>
    <w:rsid w:val="006F69BE"/>
    <w:rsid w:val="007004BF"/>
    <w:rsid w:val="0070064A"/>
    <w:rsid w:val="00702B32"/>
    <w:rsid w:val="00704AEC"/>
    <w:rsid w:val="00705519"/>
    <w:rsid w:val="00705C6F"/>
    <w:rsid w:val="00706917"/>
    <w:rsid w:val="00714295"/>
    <w:rsid w:val="0071625E"/>
    <w:rsid w:val="00717B08"/>
    <w:rsid w:val="00717DD6"/>
    <w:rsid w:val="00720A9A"/>
    <w:rsid w:val="00722622"/>
    <w:rsid w:val="00723AA9"/>
    <w:rsid w:val="00723BC4"/>
    <w:rsid w:val="00723C52"/>
    <w:rsid w:val="00723EBF"/>
    <w:rsid w:val="007251AD"/>
    <w:rsid w:val="00725880"/>
    <w:rsid w:val="0072629F"/>
    <w:rsid w:val="00727CD5"/>
    <w:rsid w:val="0073053D"/>
    <w:rsid w:val="007306D9"/>
    <w:rsid w:val="00730A23"/>
    <w:rsid w:val="00732686"/>
    <w:rsid w:val="007339FE"/>
    <w:rsid w:val="00746502"/>
    <w:rsid w:val="0074694D"/>
    <w:rsid w:val="00750E99"/>
    <w:rsid w:val="00751957"/>
    <w:rsid w:val="00755891"/>
    <w:rsid w:val="00755A8F"/>
    <w:rsid w:val="007616DB"/>
    <w:rsid w:val="007625A0"/>
    <w:rsid w:val="00762B40"/>
    <w:rsid w:val="00763428"/>
    <w:rsid w:val="00764A81"/>
    <w:rsid w:val="00764FFA"/>
    <w:rsid w:val="0076783F"/>
    <w:rsid w:val="00772726"/>
    <w:rsid w:val="00773CF3"/>
    <w:rsid w:val="00775857"/>
    <w:rsid w:val="00777E18"/>
    <w:rsid w:val="0078352A"/>
    <w:rsid w:val="007836FB"/>
    <w:rsid w:val="00784681"/>
    <w:rsid w:val="00786A8B"/>
    <w:rsid w:val="00790F0D"/>
    <w:rsid w:val="007912B6"/>
    <w:rsid w:val="00796CA0"/>
    <w:rsid w:val="007A0F80"/>
    <w:rsid w:val="007A11E1"/>
    <w:rsid w:val="007A392C"/>
    <w:rsid w:val="007A3D1C"/>
    <w:rsid w:val="007B3579"/>
    <w:rsid w:val="007C0BFD"/>
    <w:rsid w:val="007C24E9"/>
    <w:rsid w:val="007C2D87"/>
    <w:rsid w:val="007C2F31"/>
    <w:rsid w:val="007C40A0"/>
    <w:rsid w:val="007C763E"/>
    <w:rsid w:val="007D2655"/>
    <w:rsid w:val="007D6B05"/>
    <w:rsid w:val="007D7CFD"/>
    <w:rsid w:val="007E0144"/>
    <w:rsid w:val="007F1EF0"/>
    <w:rsid w:val="007F445C"/>
    <w:rsid w:val="00800B01"/>
    <w:rsid w:val="00804D9A"/>
    <w:rsid w:val="00807676"/>
    <w:rsid w:val="00811F91"/>
    <w:rsid w:val="00812E23"/>
    <w:rsid w:val="0081416D"/>
    <w:rsid w:val="00814C67"/>
    <w:rsid w:val="008157F8"/>
    <w:rsid w:val="00817777"/>
    <w:rsid w:val="00822087"/>
    <w:rsid w:val="00830851"/>
    <w:rsid w:val="00830A6C"/>
    <w:rsid w:val="0083191E"/>
    <w:rsid w:val="00831ECB"/>
    <w:rsid w:val="00832027"/>
    <w:rsid w:val="00832D5A"/>
    <w:rsid w:val="00833C99"/>
    <w:rsid w:val="00840505"/>
    <w:rsid w:val="008409F4"/>
    <w:rsid w:val="00840DB6"/>
    <w:rsid w:val="008416D6"/>
    <w:rsid w:val="0084277C"/>
    <w:rsid w:val="00843CDC"/>
    <w:rsid w:val="00845088"/>
    <w:rsid w:val="00850C87"/>
    <w:rsid w:val="00851DA3"/>
    <w:rsid w:val="00852F3C"/>
    <w:rsid w:val="008537A2"/>
    <w:rsid w:val="00853EF3"/>
    <w:rsid w:val="008557F5"/>
    <w:rsid w:val="0085619F"/>
    <w:rsid w:val="008638EB"/>
    <w:rsid w:val="00867779"/>
    <w:rsid w:val="0087385C"/>
    <w:rsid w:val="00875585"/>
    <w:rsid w:val="0087673C"/>
    <w:rsid w:val="00877630"/>
    <w:rsid w:val="00880831"/>
    <w:rsid w:val="00880907"/>
    <w:rsid w:val="00883D58"/>
    <w:rsid w:val="00885F6F"/>
    <w:rsid w:val="0089187E"/>
    <w:rsid w:val="008933F7"/>
    <w:rsid w:val="00893A40"/>
    <w:rsid w:val="00893B3B"/>
    <w:rsid w:val="008A1A07"/>
    <w:rsid w:val="008A249E"/>
    <w:rsid w:val="008A2624"/>
    <w:rsid w:val="008A2E93"/>
    <w:rsid w:val="008A4747"/>
    <w:rsid w:val="008A49B4"/>
    <w:rsid w:val="008A5C75"/>
    <w:rsid w:val="008A7AF4"/>
    <w:rsid w:val="008B4660"/>
    <w:rsid w:val="008B4EB4"/>
    <w:rsid w:val="008B55FF"/>
    <w:rsid w:val="008C151C"/>
    <w:rsid w:val="008C4D2F"/>
    <w:rsid w:val="008C4F0F"/>
    <w:rsid w:val="008C77BF"/>
    <w:rsid w:val="008D1A5A"/>
    <w:rsid w:val="008D382F"/>
    <w:rsid w:val="008E0B83"/>
    <w:rsid w:val="008E2370"/>
    <w:rsid w:val="008E391A"/>
    <w:rsid w:val="008E65A0"/>
    <w:rsid w:val="008E6EF6"/>
    <w:rsid w:val="008F3C2B"/>
    <w:rsid w:val="008F551F"/>
    <w:rsid w:val="00900978"/>
    <w:rsid w:val="009039CF"/>
    <w:rsid w:val="00910B64"/>
    <w:rsid w:val="00911562"/>
    <w:rsid w:val="00914E1A"/>
    <w:rsid w:val="009156C4"/>
    <w:rsid w:val="0092025A"/>
    <w:rsid w:val="00921066"/>
    <w:rsid w:val="009237FB"/>
    <w:rsid w:val="00924D40"/>
    <w:rsid w:val="0093107A"/>
    <w:rsid w:val="00932BDB"/>
    <w:rsid w:val="00932DC2"/>
    <w:rsid w:val="0093381D"/>
    <w:rsid w:val="0093569C"/>
    <w:rsid w:val="0094056B"/>
    <w:rsid w:val="009434DD"/>
    <w:rsid w:val="00945F90"/>
    <w:rsid w:val="00947C33"/>
    <w:rsid w:val="0095060F"/>
    <w:rsid w:val="00952526"/>
    <w:rsid w:val="00955DD0"/>
    <w:rsid w:val="009560A7"/>
    <w:rsid w:val="00956829"/>
    <w:rsid w:val="009573D6"/>
    <w:rsid w:val="00957E06"/>
    <w:rsid w:val="00966107"/>
    <w:rsid w:val="009664B2"/>
    <w:rsid w:val="00967088"/>
    <w:rsid w:val="00967258"/>
    <w:rsid w:val="00971635"/>
    <w:rsid w:val="00972CE0"/>
    <w:rsid w:val="009763FF"/>
    <w:rsid w:val="00977E14"/>
    <w:rsid w:val="009802B3"/>
    <w:rsid w:val="00983300"/>
    <w:rsid w:val="009872C3"/>
    <w:rsid w:val="0098776D"/>
    <w:rsid w:val="00991E1D"/>
    <w:rsid w:val="00994902"/>
    <w:rsid w:val="00994F82"/>
    <w:rsid w:val="009950E5"/>
    <w:rsid w:val="00997566"/>
    <w:rsid w:val="00997F87"/>
    <w:rsid w:val="009A02CA"/>
    <w:rsid w:val="009A051D"/>
    <w:rsid w:val="009A0549"/>
    <w:rsid w:val="009A1200"/>
    <w:rsid w:val="009A2732"/>
    <w:rsid w:val="009A4C6E"/>
    <w:rsid w:val="009A790D"/>
    <w:rsid w:val="009A7B48"/>
    <w:rsid w:val="009B106B"/>
    <w:rsid w:val="009B4630"/>
    <w:rsid w:val="009B5C68"/>
    <w:rsid w:val="009C0C26"/>
    <w:rsid w:val="009C0DC5"/>
    <w:rsid w:val="009C1347"/>
    <w:rsid w:val="009C3C1A"/>
    <w:rsid w:val="009C3FE4"/>
    <w:rsid w:val="009C6ADA"/>
    <w:rsid w:val="009D0465"/>
    <w:rsid w:val="009D093F"/>
    <w:rsid w:val="009D0DD6"/>
    <w:rsid w:val="009D16B0"/>
    <w:rsid w:val="009D31B5"/>
    <w:rsid w:val="009D5665"/>
    <w:rsid w:val="009D5B4D"/>
    <w:rsid w:val="009D6649"/>
    <w:rsid w:val="009D6DA0"/>
    <w:rsid w:val="009E3000"/>
    <w:rsid w:val="009E35CF"/>
    <w:rsid w:val="009E5919"/>
    <w:rsid w:val="009E6E0A"/>
    <w:rsid w:val="009F3699"/>
    <w:rsid w:val="009F3C0E"/>
    <w:rsid w:val="009F3C76"/>
    <w:rsid w:val="00A01D89"/>
    <w:rsid w:val="00A03D1E"/>
    <w:rsid w:val="00A04801"/>
    <w:rsid w:val="00A04B80"/>
    <w:rsid w:val="00A056C8"/>
    <w:rsid w:val="00A07AC4"/>
    <w:rsid w:val="00A11518"/>
    <w:rsid w:val="00A11E2D"/>
    <w:rsid w:val="00A13CB3"/>
    <w:rsid w:val="00A14009"/>
    <w:rsid w:val="00A219A4"/>
    <w:rsid w:val="00A229CA"/>
    <w:rsid w:val="00A300AC"/>
    <w:rsid w:val="00A3372E"/>
    <w:rsid w:val="00A33CD6"/>
    <w:rsid w:val="00A37C96"/>
    <w:rsid w:val="00A4034E"/>
    <w:rsid w:val="00A41BAB"/>
    <w:rsid w:val="00A41CC3"/>
    <w:rsid w:val="00A427E3"/>
    <w:rsid w:val="00A45807"/>
    <w:rsid w:val="00A47175"/>
    <w:rsid w:val="00A50E1A"/>
    <w:rsid w:val="00A52AF1"/>
    <w:rsid w:val="00A555C3"/>
    <w:rsid w:val="00A60B90"/>
    <w:rsid w:val="00A67062"/>
    <w:rsid w:val="00A72BAC"/>
    <w:rsid w:val="00A73D01"/>
    <w:rsid w:val="00A74694"/>
    <w:rsid w:val="00A755AC"/>
    <w:rsid w:val="00A769CB"/>
    <w:rsid w:val="00A774C1"/>
    <w:rsid w:val="00A774D4"/>
    <w:rsid w:val="00A8309B"/>
    <w:rsid w:val="00A831DF"/>
    <w:rsid w:val="00A83821"/>
    <w:rsid w:val="00A84500"/>
    <w:rsid w:val="00A852DC"/>
    <w:rsid w:val="00A8682B"/>
    <w:rsid w:val="00A8693E"/>
    <w:rsid w:val="00A94F0F"/>
    <w:rsid w:val="00A95F3B"/>
    <w:rsid w:val="00A97F71"/>
    <w:rsid w:val="00AA56C1"/>
    <w:rsid w:val="00AB3FD4"/>
    <w:rsid w:val="00AB43BE"/>
    <w:rsid w:val="00AB5CDC"/>
    <w:rsid w:val="00AB5D7D"/>
    <w:rsid w:val="00AB7AEC"/>
    <w:rsid w:val="00AC05B5"/>
    <w:rsid w:val="00AC1223"/>
    <w:rsid w:val="00AC1615"/>
    <w:rsid w:val="00AC38D4"/>
    <w:rsid w:val="00AC392C"/>
    <w:rsid w:val="00AC5608"/>
    <w:rsid w:val="00AC5783"/>
    <w:rsid w:val="00AC78EA"/>
    <w:rsid w:val="00AD14E9"/>
    <w:rsid w:val="00AD7F73"/>
    <w:rsid w:val="00AE3ED8"/>
    <w:rsid w:val="00AF5F77"/>
    <w:rsid w:val="00AF6498"/>
    <w:rsid w:val="00B01735"/>
    <w:rsid w:val="00B02187"/>
    <w:rsid w:val="00B03276"/>
    <w:rsid w:val="00B05816"/>
    <w:rsid w:val="00B05F9B"/>
    <w:rsid w:val="00B0772B"/>
    <w:rsid w:val="00B07882"/>
    <w:rsid w:val="00B11369"/>
    <w:rsid w:val="00B143D4"/>
    <w:rsid w:val="00B21050"/>
    <w:rsid w:val="00B21889"/>
    <w:rsid w:val="00B21EB2"/>
    <w:rsid w:val="00B22807"/>
    <w:rsid w:val="00B22CFE"/>
    <w:rsid w:val="00B23418"/>
    <w:rsid w:val="00B300C5"/>
    <w:rsid w:val="00B43432"/>
    <w:rsid w:val="00B43AC6"/>
    <w:rsid w:val="00B43CC7"/>
    <w:rsid w:val="00B50ABA"/>
    <w:rsid w:val="00B5118B"/>
    <w:rsid w:val="00B57AF9"/>
    <w:rsid w:val="00B640D3"/>
    <w:rsid w:val="00B67D1A"/>
    <w:rsid w:val="00B75E0A"/>
    <w:rsid w:val="00B80F5E"/>
    <w:rsid w:val="00B821C9"/>
    <w:rsid w:val="00B84493"/>
    <w:rsid w:val="00B85F55"/>
    <w:rsid w:val="00B861CE"/>
    <w:rsid w:val="00B93BD9"/>
    <w:rsid w:val="00B93C00"/>
    <w:rsid w:val="00B973BF"/>
    <w:rsid w:val="00BA0511"/>
    <w:rsid w:val="00BA1205"/>
    <w:rsid w:val="00BA1268"/>
    <w:rsid w:val="00BA23FF"/>
    <w:rsid w:val="00BB01D5"/>
    <w:rsid w:val="00BB708E"/>
    <w:rsid w:val="00BC0664"/>
    <w:rsid w:val="00BC2830"/>
    <w:rsid w:val="00BC4C3A"/>
    <w:rsid w:val="00BC7BEF"/>
    <w:rsid w:val="00BD4064"/>
    <w:rsid w:val="00BD5837"/>
    <w:rsid w:val="00BD62E1"/>
    <w:rsid w:val="00BD72C1"/>
    <w:rsid w:val="00BE0E46"/>
    <w:rsid w:val="00BF1C9A"/>
    <w:rsid w:val="00BF3F2C"/>
    <w:rsid w:val="00BF422E"/>
    <w:rsid w:val="00BF615F"/>
    <w:rsid w:val="00BF76DC"/>
    <w:rsid w:val="00C03A4F"/>
    <w:rsid w:val="00C068DB"/>
    <w:rsid w:val="00C07D17"/>
    <w:rsid w:val="00C10EBD"/>
    <w:rsid w:val="00C11A3F"/>
    <w:rsid w:val="00C132DC"/>
    <w:rsid w:val="00C134EA"/>
    <w:rsid w:val="00C15C1F"/>
    <w:rsid w:val="00C176C7"/>
    <w:rsid w:val="00C23FA9"/>
    <w:rsid w:val="00C25BA6"/>
    <w:rsid w:val="00C30688"/>
    <w:rsid w:val="00C30B0F"/>
    <w:rsid w:val="00C3220D"/>
    <w:rsid w:val="00C3258D"/>
    <w:rsid w:val="00C33C8B"/>
    <w:rsid w:val="00C34635"/>
    <w:rsid w:val="00C36149"/>
    <w:rsid w:val="00C40060"/>
    <w:rsid w:val="00C470D6"/>
    <w:rsid w:val="00C57D98"/>
    <w:rsid w:val="00C61E60"/>
    <w:rsid w:val="00C6737E"/>
    <w:rsid w:val="00C67A66"/>
    <w:rsid w:val="00C70408"/>
    <w:rsid w:val="00C706A6"/>
    <w:rsid w:val="00C707AB"/>
    <w:rsid w:val="00C753AB"/>
    <w:rsid w:val="00C76E7C"/>
    <w:rsid w:val="00C82E4C"/>
    <w:rsid w:val="00C87774"/>
    <w:rsid w:val="00C91897"/>
    <w:rsid w:val="00C967BA"/>
    <w:rsid w:val="00CA09F4"/>
    <w:rsid w:val="00CA1D71"/>
    <w:rsid w:val="00CA4137"/>
    <w:rsid w:val="00CA51AC"/>
    <w:rsid w:val="00CB077E"/>
    <w:rsid w:val="00CB0B65"/>
    <w:rsid w:val="00CB1697"/>
    <w:rsid w:val="00CB4D89"/>
    <w:rsid w:val="00CB5126"/>
    <w:rsid w:val="00CC0443"/>
    <w:rsid w:val="00CC7276"/>
    <w:rsid w:val="00CD0942"/>
    <w:rsid w:val="00CD3666"/>
    <w:rsid w:val="00CE0FF4"/>
    <w:rsid w:val="00CE741F"/>
    <w:rsid w:val="00CF01B2"/>
    <w:rsid w:val="00CF02A9"/>
    <w:rsid w:val="00CF06B1"/>
    <w:rsid w:val="00CF20C0"/>
    <w:rsid w:val="00CF48DF"/>
    <w:rsid w:val="00CF5C70"/>
    <w:rsid w:val="00CF73B5"/>
    <w:rsid w:val="00CF7848"/>
    <w:rsid w:val="00D0632E"/>
    <w:rsid w:val="00D066A5"/>
    <w:rsid w:val="00D073D4"/>
    <w:rsid w:val="00D138BF"/>
    <w:rsid w:val="00D14112"/>
    <w:rsid w:val="00D14157"/>
    <w:rsid w:val="00D149FB"/>
    <w:rsid w:val="00D154C1"/>
    <w:rsid w:val="00D1759E"/>
    <w:rsid w:val="00D176F3"/>
    <w:rsid w:val="00D21F5E"/>
    <w:rsid w:val="00D248FC"/>
    <w:rsid w:val="00D24D1A"/>
    <w:rsid w:val="00D26BFB"/>
    <w:rsid w:val="00D26DD5"/>
    <w:rsid w:val="00D30340"/>
    <w:rsid w:val="00D30436"/>
    <w:rsid w:val="00D3084A"/>
    <w:rsid w:val="00D37A67"/>
    <w:rsid w:val="00D41A23"/>
    <w:rsid w:val="00D42C85"/>
    <w:rsid w:val="00D443CB"/>
    <w:rsid w:val="00D473CC"/>
    <w:rsid w:val="00D52076"/>
    <w:rsid w:val="00D52BDB"/>
    <w:rsid w:val="00D5317E"/>
    <w:rsid w:val="00D549AE"/>
    <w:rsid w:val="00D601E8"/>
    <w:rsid w:val="00D630C2"/>
    <w:rsid w:val="00D67CA1"/>
    <w:rsid w:val="00D719F5"/>
    <w:rsid w:val="00D7465A"/>
    <w:rsid w:val="00D74FC4"/>
    <w:rsid w:val="00D75381"/>
    <w:rsid w:val="00D7613A"/>
    <w:rsid w:val="00D763AE"/>
    <w:rsid w:val="00D76807"/>
    <w:rsid w:val="00D8008F"/>
    <w:rsid w:val="00D84A70"/>
    <w:rsid w:val="00D85AE5"/>
    <w:rsid w:val="00D86B58"/>
    <w:rsid w:val="00D90D96"/>
    <w:rsid w:val="00D93BE4"/>
    <w:rsid w:val="00D93DD0"/>
    <w:rsid w:val="00D944E0"/>
    <w:rsid w:val="00D966A0"/>
    <w:rsid w:val="00D966B2"/>
    <w:rsid w:val="00DA2F36"/>
    <w:rsid w:val="00DA3B45"/>
    <w:rsid w:val="00DB2431"/>
    <w:rsid w:val="00DB35D0"/>
    <w:rsid w:val="00DB475F"/>
    <w:rsid w:val="00DB4BD5"/>
    <w:rsid w:val="00DC5565"/>
    <w:rsid w:val="00DD4630"/>
    <w:rsid w:val="00DD4921"/>
    <w:rsid w:val="00DD496C"/>
    <w:rsid w:val="00DD7D37"/>
    <w:rsid w:val="00DE0021"/>
    <w:rsid w:val="00DE152E"/>
    <w:rsid w:val="00DE2DCF"/>
    <w:rsid w:val="00DE5F7F"/>
    <w:rsid w:val="00DE7C25"/>
    <w:rsid w:val="00DE7CCB"/>
    <w:rsid w:val="00DF10E1"/>
    <w:rsid w:val="00DF1638"/>
    <w:rsid w:val="00DF7526"/>
    <w:rsid w:val="00E01612"/>
    <w:rsid w:val="00E0195E"/>
    <w:rsid w:val="00E029B8"/>
    <w:rsid w:val="00E05E53"/>
    <w:rsid w:val="00E12028"/>
    <w:rsid w:val="00E12E75"/>
    <w:rsid w:val="00E14391"/>
    <w:rsid w:val="00E16166"/>
    <w:rsid w:val="00E161E1"/>
    <w:rsid w:val="00E27125"/>
    <w:rsid w:val="00E3236B"/>
    <w:rsid w:val="00E32F0C"/>
    <w:rsid w:val="00E3659C"/>
    <w:rsid w:val="00E36B92"/>
    <w:rsid w:val="00E41AAB"/>
    <w:rsid w:val="00E44113"/>
    <w:rsid w:val="00E51777"/>
    <w:rsid w:val="00E53542"/>
    <w:rsid w:val="00E537FE"/>
    <w:rsid w:val="00E55DD7"/>
    <w:rsid w:val="00E61C16"/>
    <w:rsid w:val="00E6325A"/>
    <w:rsid w:val="00E64D0E"/>
    <w:rsid w:val="00E67FFB"/>
    <w:rsid w:val="00E70223"/>
    <w:rsid w:val="00E80821"/>
    <w:rsid w:val="00E80C44"/>
    <w:rsid w:val="00E81321"/>
    <w:rsid w:val="00E8190F"/>
    <w:rsid w:val="00E96AA7"/>
    <w:rsid w:val="00E971AD"/>
    <w:rsid w:val="00EA0BA7"/>
    <w:rsid w:val="00EA0F0A"/>
    <w:rsid w:val="00EA2AF9"/>
    <w:rsid w:val="00EA3F08"/>
    <w:rsid w:val="00EA4314"/>
    <w:rsid w:val="00EA4D6E"/>
    <w:rsid w:val="00EA571F"/>
    <w:rsid w:val="00EA68BF"/>
    <w:rsid w:val="00EB1E76"/>
    <w:rsid w:val="00EB2643"/>
    <w:rsid w:val="00EB607C"/>
    <w:rsid w:val="00EB6EB6"/>
    <w:rsid w:val="00EC03EA"/>
    <w:rsid w:val="00EC1220"/>
    <w:rsid w:val="00EC5293"/>
    <w:rsid w:val="00EC545E"/>
    <w:rsid w:val="00ED1C83"/>
    <w:rsid w:val="00ED27AC"/>
    <w:rsid w:val="00ED333C"/>
    <w:rsid w:val="00ED6A5C"/>
    <w:rsid w:val="00ED6F03"/>
    <w:rsid w:val="00EE294B"/>
    <w:rsid w:val="00EE35D6"/>
    <w:rsid w:val="00EE391E"/>
    <w:rsid w:val="00EE4053"/>
    <w:rsid w:val="00EE59BC"/>
    <w:rsid w:val="00EE7CC9"/>
    <w:rsid w:val="00EF1458"/>
    <w:rsid w:val="00EF1A7C"/>
    <w:rsid w:val="00EF2BC3"/>
    <w:rsid w:val="00EF37F3"/>
    <w:rsid w:val="00EF5696"/>
    <w:rsid w:val="00EF56D7"/>
    <w:rsid w:val="00EF587B"/>
    <w:rsid w:val="00EF5C13"/>
    <w:rsid w:val="00EF67D0"/>
    <w:rsid w:val="00F01024"/>
    <w:rsid w:val="00F07DF1"/>
    <w:rsid w:val="00F129E1"/>
    <w:rsid w:val="00F13EC4"/>
    <w:rsid w:val="00F13FD2"/>
    <w:rsid w:val="00F153A6"/>
    <w:rsid w:val="00F212DA"/>
    <w:rsid w:val="00F23110"/>
    <w:rsid w:val="00F27D44"/>
    <w:rsid w:val="00F34927"/>
    <w:rsid w:val="00F40598"/>
    <w:rsid w:val="00F452FB"/>
    <w:rsid w:val="00F45363"/>
    <w:rsid w:val="00F50DD4"/>
    <w:rsid w:val="00F5151D"/>
    <w:rsid w:val="00F54824"/>
    <w:rsid w:val="00F557E5"/>
    <w:rsid w:val="00F5616A"/>
    <w:rsid w:val="00F56470"/>
    <w:rsid w:val="00F57F2D"/>
    <w:rsid w:val="00F613A3"/>
    <w:rsid w:val="00F6270A"/>
    <w:rsid w:val="00F64407"/>
    <w:rsid w:val="00F66F58"/>
    <w:rsid w:val="00F7150C"/>
    <w:rsid w:val="00F72DD5"/>
    <w:rsid w:val="00F72F32"/>
    <w:rsid w:val="00F737C8"/>
    <w:rsid w:val="00F74C38"/>
    <w:rsid w:val="00F74F63"/>
    <w:rsid w:val="00F81097"/>
    <w:rsid w:val="00F8139A"/>
    <w:rsid w:val="00F83F46"/>
    <w:rsid w:val="00F85F42"/>
    <w:rsid w:val="00F86B4F"/>
    <w:rsid w:val="00F909D9"/>
    <w:rsid w:val="00F90ABE"/>
    <w:rsid w:val="00F9169D"/>
    <w:rsid w:val="00F9703C"/>
    <w:rsid w:val="00F976CB"/>
    <w:rsid w:val="00FA0528"/>
    <w:rsid w:val="00FA6F32"/>
    <w:rsid w:val="00FA793F"/>
    <w:rsid w:val="00FB03BB"/>
    <w:rsid w:val="00FB1E11"/>
    <w:rsid w:val="00FB4AED"/>
    <w:rsid w:val="00FB5BB9"/>
    <w:rsid w:val="00FB5FAB"/>
    <w:rsid w:val="00FC0D20"/>
    <w:rsid w:val="00FD1A0F"/>
    <w:rsid w:val="00FD5A21"/>
    <w:rsid w:val="00FD6D1F"/>
    <w:rsid w:val="00FE16A8"/>
    <w:rsid w:val="00FE2F54"/>
    <w:rsid w:val="00FE3BEB"/>
    <w:rsid w:val="00FE7541"/>
    <w:rsid w:val="00FE79E0"/>
    <w:rsid w:val="00FF0FBF"/>
    <w:rsid w:val="00FF3B1E"/>
    <w:rsid w:val="00FF692A"/>
    <w:rsid w:val="00FF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1"/>
    <o:shapelayout v:ext="edit">
      <o:idmap v:ext="edit" data="2"/>
    </o:shapelayout>
  </w:shapeDefaults>
  <w:decimalSymbol w:val=","/>
  <w:listSeparator w:val=";"/>
  <w15:docId w15:val="{15991511-3D82-4A47-8514-4AFC512AE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5C1F"/>
    <w:pPr>
      <w:widowControl w:val="0"/>
    </w:pPr>
    <w:rPr>
      <w:rFonts w:ascii="Tahoma" w:hAnsi="Tahoma"/>
      <w:snapToGrid w:val="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C6737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6737E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F66F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F64407"/>
  </w:style>
  <w:style w:type="paragraph" w:styleId="TDC1">
    <w:name w:val="toc 1"/>
    <w:basedOn w:val="Normal"/>
    <w:next w:val="Normal"/>
    <w:autoRedefine/>
    <w:uiPriority w:val="39"/>
    <w:rsid w:val="00177A5D"/>
    <w:pPr>
      <w:numPr>
        <w:numId w:val="2"/>
      </w:numPr>
      <w:tabs>
        <w:tab w:val="right" w:leader="dot" w:pos="9469"/>
      </w:tabs>
      <w:spacing w:before="60"/>
    </w:pPr>
    <w:rPr>
      <w:rFonts w:ascii="Arial" w:hAnsi="Arial"/>
    </w:rPr>
  </w:style>
  <w:style w:type="character" w:styleId="Hipervnculo">
    <w:name w:val="Hyperlink"/>
    <w:basedOn w:val="Fuentedeprrafopredeter"/>
    <w:uiPriority w:val="99"/>
    <w:rsid w:val="00542C14"/>
    <w:rPr>
      <w:color w:val="0000FF"/>
      <w:u w:val="single"/>
    </w:rPr>
  </w:style>
  <w:style w:type="numbering" w:customStyle="1" w:styleId="Listaactual1">
    <w:name w:val="Lista actual1"/>
    <w:rsid w:val="00B93C00"/>
    <w:pPr>
      <w:numPr>
        <w:numId w:val="1"/>
      </w:numPr>
    </w:pPr>
  </w:style>
  <w:style w:type="numbering" w:customStyle="1" w:styleId="Listaactual2">
    <w:name w:val="Lista actual2"/>
    <w:rsid w:val="004A072B"/>
    <w:pPr>
      <w:numPr>
        <w:numId w:val="3"/>
      </w:numPr>
    </w:pPr>
  </w:style>
  <w:style w:type="paragraph" w:styleId="Textodeglobo">
    <w:name w:val="Balloon Text"/>
    <w:basedOn w:val="Normal"/>
    <w:semiHidden/>
    <w:rsid w:val="002619D3"/>
    <w:rPr>
      <w:rFonts w:cs="Tahoma"/>
      <w:sz w:val="16"/>
      <w:szCs w:val="16"/>
    </w:rPr>
  </w:style>
  <w:style w:type="numbering" w:customStyle="1" w:styleId="Bego">
    <w:name w:val="Bego"/>
    <w:basedOn w:val="Sinlista"/>
    <w:rsid w:val="00E32F0C"/>
    <w:pPr>
      <w:numPr>
        <w:numId w:val="17"/>
      </w:numPr>
    </w:pPr>
  </w:style>
  <w:style w:type="character" w:customStyle="1" w:styleId="EncabezadoCar">
    <w:name w:val="Encabezado Car"/>
    <w:basedOn w:val="Fuentedeprrafopredeter"/>
    <w:link w:val="Encabezado"/>
    <w:rsid w:val="00D073D4"/>
    <w:rPr>
      <w:rFonts w:ascii="Tahoma" w:hAnsi="Tahoma"/>
      <w:snapToGrid w:val="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coll\Datos%20de%20programa\Microsoft\Plantillas\2n%20Full%20-%20N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674158-baca-4ccc-a8d9-157d8828ccd4">
      <Terms xmlns="http://schemas.microsoft.com/office/infopath/2007/PartnerControls"/>
    </lcf76f155ced4ddcb4097134ff3c332f>
    <TaxCatchAll xmlns="dfc59f5f-24d5-4d9d-a551-20b358c0d66e" xsi:nil="true"/>
  </documentManagement>
</p:properties>
</file>

<file path=customXml/itemProps1.xml><?xml version="1.0" encoding="utf-8"?>
<ds:datastoreItem xmlns:ds="http://schemas.openxmlformats.org/officeDocument/2006/customXml" ds:itemID="{62ED077B-9ED8-4259-85F8-00F91E1B6C90}"/>
</file>

<file path=customXml/itemProps2.xml><?xml version="1.0" encoding="utf-8"?>
<ds:datastoreItem xmlns:ds="http://schemas.openxmlformats.org/officeDocument/2006/customXml" ds:itemID="{45421253-AB23-4814-94E8-7871CA1A199B}"/>
</file>

<file path=customXml/itemProps3.xml><?xml version="1.0" encoding="utf-8"?>
<ds:datastoreItem xmlns:ds="http://schemas.openxmlformats.org/officeDocument/2006/customXml" ds:itemID="{B7111FCE-8395-4ACE-8698-E6F4E929FFF3}"/>
</file>

<file path=docProps/app.xml><?xml version="1.0" encoding="utf-8"?>
<Properties xmlns="http://schemas.openxmlformats.org/officeDocument/2006/extended-properties" xmlns:vt="http://schemas.openxmlformats.org/officeDocument/2006/docPropsVTypes">
  <Template>2n Full - N.dot</Template>
  <TotalTime>17</TotalTime>
  <Pages>2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Especificacions C - Alta tensió</vt:lpstr>
    </vt:vector>
  </TitlesOfParts>
  <Company>Consorci d'Aigües de Tarragona</Company>
  <LinksUpToDate>false</LinksUpToDate>
  <CharactersWithSpaces>871</CharactersWithSpaces>
  <SharedDoc>false</SharedDoc>
  <HLinks>
    <vt:vector size="6" baseType="variant">
      <vt:variant>
        <vt:i4>1114169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_Toc219701216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Especificacions C - Alta tensió</dc:title>
  <dc:creator>Begoña Coll Domingo</dc:creator>
  <cp:lastModifiedBy>Begoña Coll</cp:lastModifiedBy>
  <cp:revision>33</cp:revision>
  <cp:lastPrinted>2007-12-05T15:09:00Z</cp:lastPrinted>
  <dcterms:created xsi:type="dcterms:W3CDTF">2013-05-14T11:26:00Z</dcterms:created>
  <dcterms:modified xsi:type="dcterms:W3CDTF">2020-04-21T16:56:00Z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0x0101001F252B24958FC3478BEA7CFE41CB72A3</vt:lpwstr>
  </property>
</Properties>
</file>